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40BE68" w14:textId="050D7254" w:rsidR="00484FDC" w:rsidRPr="008C39F7" w:rsidRDefault="00484FDC" w:rsidP="00484FDC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eastAsia="zh-CN"/>
        </w:rPr>
      </w:pPr>
      <w:bookmarkStart w:id="0" w:name="OLE_LINK5"/>
      <w:bookmarkStart w:id="1" w:name="OLE_LINK6"/>
      <w:r w:rsidRPr="008C39F7">
        <w:rPr>
          <w:rFonts w:ascii="Arial" w:eastAsia="SimSun" w:hAnsi="Arial" w:cs="Times New Roman"/>
          <w:b/>
          <w:bCs/>
          <w:sz w:val="24"/>
          <w:szCs w:val="20"/>
        </w:rPr>
        <w:t>3GPP T</w:t>
      </w:r>
      <w:bookmarkStart w:id="2" w:name="_Ref452454252"/>
      <w:bookmarkEnd w:id="2"/>
      <w:r w:rsidRPr="008C39F7">
        <w:rPr>
          <w:rFonts w:ascii="Arial" w:eastAsia="SimSun" w:hAnsi="Arial" w:cs="Times New Roman"/>
          <w:b/>
          <w:bCs/>
          <w:sz w:val="24"/>
          <w:szCs w:val="20"/>
        </w:rPr>
        <w:t xml:space="preserve">SG-RAN </w:t>
      </w:r>
      <w:r w:rsidRPr="008C39F7">
        <w:rPr>
          <w:rFonts w:ascii="Arial" w:eastAsia="SimSun" w:hAnsi="Arial" w:cs="Times New Roman"/>
          <w:b/>
          <w:sz w:val="24"/>
          <w:szCs w:val="20"/>
        </w:rPr>
        <w:t>WG4 Meeting #</w:t>
      </w:r>
      <w:r>
        <w:rPr>
          <w:rFonts w:ascii="Arial" w:eastAsia="SimSun" w:hAnsi="Arial" w:cs="Times New Roman"/>
          <w:b/>
          <w:sz w:val="24"/>
          <w:szCs w:val="20"/>
        </w:rPr>
        <w:t>109</w:t>
      </w:r>
      <w:r w:rsidRPr="008C39F7">
        <w:rPr>
          <w:rFonts w:ascii="Arial" w:eastAsia="SimSun" w:hAnsi="Arial" w:cs="Times New Roman"/>
          <w:b/>
          <w:bCs/>
          <w:sz w:val="24"/>
          <w:szCs w:val="20"/>
        </w:rPr>
        <w:tab/>
      </w:r>
      <w:r w:rsidR="00FA624D" w:rsidRPr="00FA624D">
        <w:rPr>
          <w:rFonts w:ascii="Arial" w:eastAsia="SimSun" w:hAnsi="Arial" w:cs="Times New Roman"/>
          <w:b/>
          <w:bCs/>
          <w:sz w:val="24"/>
          <w:szCs w:val="20"/>
          <w:lang w:eastAsia="ja-JP"/>
        </w:rPr>
        <w:t>R4-2320027</w:t>
      </w:r>
    </w:p>
    <w:p w14:paraId="70D54B95" w14:textId="77777777" w:rsidR="00484FDC" w:rsidRPr="002B69F3" w:rsidRDefault="00484FDC" w:rsidP="00484FDC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</w:rPr>
      </w:pPr>
      <w:r>
        <w:rPr>
          <w:rFonts w:ascii="Arial" w:eastAsia="SimSun" w:hAnsi="Arial" w:cs="Times New Roman"/>
          <w:b/>
          <w:sz w:val="24"/>
          <w:szCs w:val="20"/>
          <w:lang w:val="en-GB"/>
        </w:rPr>
        <w:t>Chicago</w:t>
      </w:r>
      <w:r w:rsidRPr="002B69F3">
        <w:rPr>
          <w:rFonts w:ascii="Arial" w:eastAsia="SimSun" w:hAnsi="Arial" w:cs="Times New Roman"/>
          <w:b/>
          <w:sz w:val="24"/>
          <w:szCs w:val="20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USA</w:t>
      </w:r>
      <w:r w:rsidRPr="002B69F3">
        <w:rPr>
          <w:rFonts w:ascii="Arial" w:eastAsia="SimSun" w:hAnsi="Arial" w:cs="Times New Roman"/>
          <w:b/>
          <w:sz w:val="24"/>
          <w:szCs w:val="20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November</w:t>
      </w:r>
      <w:r w:rsidRPr="002B69F3">
        <w:rPr>
          <w:rFonts w:ascii="Arial" w:eastAsia="SimSun" w:hAnsi="Arial" w:cs="Times New Roman"/>
          <w:b/>
          <w:sz w:val="24"/>
          <w:szCs w:val="20"/>
        </w:rPr>
        <w:t xml:space="preserve">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13</w:t>
      </w:r>
      <w:r w:rsidRPr="002B69F3">
        <w:rPr>
          <w:rFonts w:ascii="Arial" w:eastAsia="SimSun" w:hAnsi="Arial" w:cs="Times New Roman"/>
          <w:b/>
          <w:sz w:val="24"/>
          <w:szCs w:val="20"/>
        </w:rPr>
        <w:t xml:space="preserve"> –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 xml:space="preserve"> November 17</w:t>
      </w:r>
      <w:r w:rsidRPr="002B69F3">
        <w:rPr>
          <w:rFonts w:ascii="Arial" w:eastAsia="SimSun" w:hAnsi="Arial" w:cs="Times New Roman"/>
          <w:b/>
          <w:sz w:val="24"/>
          <w:szCs w:val="20"/>
        </w:rPr>
        <w:t>, 2023</w:t>
      </w:r>
    </w:p>
    <w:bookmarkEnd w:id="0"/>
    <w:bookmarkEnd w:id="1"/>
    <w:p w14:paraId="6D3EA67C" w14:textId="77777777" w:rsidR="00841BCD" w:rsidRPr="008C39F7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eastAsia="ja-JP"/>
        </w:rPr>
      </w:pPr>
    </w:p>
    <w:p w14:paraId="1785E5E0" w14:textId="77777777" w:rsidR="00841BCD" w:rsidRPr="008C39F7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Source:</w:t>
      </w:r>
      <w:r w:rsidRPr="008C39F7">
        <w:rPr>
          <w:rFonts w:ascii="Arial" w:eastAsia="Calibri" w:hAnsi="Arial" w:cs="Arial"/>
          <w:b/>
          <w:bCs/>
          <w:sz w:val="24"/>
        </w:rPr>
        <w:tab/>
        <w:t xml:space="preserve">Nokia, </w:t>
      </w:r>
      <w:r w:rsidR="0043750A" w:rsidRPr="008C39F7">
        <w:rPr>
          <w:rFonts w:ascii="Arial" w:eastAsia="Calibri" w:hAnsi="Arial" w:cs="Arial"/>
          <w:b/>
          <w:bCs/>
          <w:sz w:val="24"/>
        </w:rPr>
        <w:t>Nokia</w:t>
      </w:r>
      <w:r w:rsidRPr="008C39F7">
        <w:rPr>
          <w:rFonts w:ascii="Arial" w:eastAsia="Calibri" w:hAnsi="Arial" w:cs="Arial"/>
          <w:b/>
          <w:bCs/>
          <w:sz w:val="24"/>
        </w:rPr>
        <w:t xml:space="preserve"> Shanghai Bell</w:t>
      </w:r>
    </w:p>
    <w:p w14:paraId="06D07B8D" w14:textId="41FC2D41" w:rsidR="00841BCD" w:rsidRPr="008C39F7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Title:</w:t>
      </w:r>
      <w:r w:rsidRPr="008C39F7">
        <w:rPr>
          <w:rFonts w:ascii="Arial" w:eastAsia="Calibri" w:hAnsi="Arial" w:cs="Arial"/>
          <w:b/>
          <w:bCs/>
          <w:sz w:val="24"/>
        </w:rPr>
        <w:tab/>
      </w:r>
      <w:r w:rsidR="00484FDC" w:rsidRPr="00484FDC">
        <w:rPr>
          <w:rFonts w:ascii="Arial" w:eastAsia="Calibri" w:hAnsi="Arial" w:cs="Arial"/>
          <w:b/>
          <w:bCs/>
          <w:sz w:val="24"/>
        </w:rPr>
        <w:t xml:space="preserve">On power </w:t>
      </w:r>
      <w:proofErr w:type="gramStart"/>
      <w:r w:rsidR="00484FDC" w:rsidRPr="00484FDC">
        <w:rPr>
          <w:rFonts w:ascii="Arial" w:eastAsia="Calibri" w:hAnsi="Arial" w:cs="Arial"/>
          <w:b/>
          <w:bCs/>
          <w:sz w:val="24"/>
        </w:rPr>
        <w:t>back</w:t>
      </w:r>
      <w:proofErr w:type="gramEnd"/>
      <w:r w:rsidR="00484FDC" w:rsidRPr="00484FDC">
        <w:rPr>
          <w:rFonts w:ascii="Arial" w:eastAsia="Calibri" w:hAnsi="Arial" w:cs="Arial"/>
          <w:b/>
          <w:bCs/>
          <w:sz w:val="24"/>
        </w:rPr>
        <w:t xml:space="preserve"> off for aerial NR UEs</w:t>
      </w:r>
    </w:p>
    <w:p w14:paraId="0720740B" w14:textId="506FB313" w:rsidR="00841BCD" w:rsidRPr="00AC1C95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sz w:val="24"/>
          <w:szCs w:val="20"/>
          <w:lang w:val="en-GB"/>
        </w:rPr>
      </w:pPr>
      <w:r w:rsidRPr="00AC1C95">
        <w:rPr>
          <w:rFonts w:ascii="Arial" w:eastAsia="MS Mincho" w:hAnsi="Arial" w:cs="Arial"/>
          <w:b/>
          <w:sz w:val="24"/>
          <w:szCs w:val="20"/>
          <w:lang w:val="en-GB"/>
        </w:rPr>
        <w:t>Agenda item:</w:t>
      </w:r>
      <w:r w:rsidRPr="00AC1C95">
        <w:rPr>
          <w:rFonts w:ascii="Arial" w:eastAsia="MS Mincho" w:hAnsi="Arial" w:cs="Arial"/>
          <w:b/>
          <w:sz w:val="24"/>
          <w:szCs w:val="20"/>
          <w:lang w:val="en-GB"/>
        </w:rPr>
        <w:tab/>
      </w:r>
      <w:r w:rsidR="00484FDC">
        <w:rPr>
          <w:rFonts w:ascii="Arial" w:eastAsia="MS Mincho" w:hAnsi="Arial" w:cs="Arial"/>
          <w:b/>
          <w:sz w:val="24"/>
          <w:szCs w:val="20"/>
          <w:lang w:val="en-GB"/>
        </w:rPr>
        <w:t>8</w:t>
      </w:r>
      <w:r w:rsidR="00ED6B84" w:rsidRPr="00AC1C95">
        <w:rPr>
          <w:rFonts w:ascii="Arial" w:eastAsia="MS Mincho" w:hAnsi="Arial" w:cs="Arial"/>
          <w:b/>
          <w:sz w:val="24"/>
          <w:szCs w:val="20"/>
          <w:lang w:val="en-GB"/>
        </w:rPr>
        <w:t>.3</w:t>
      </w:r>
      <w:r w:rsidR="00BE2C0B">
        <w:rPr>
          <w:rFonts w:ascii="Arial" w:eastAsia="MS Mincho" w:hAnsi="Arial" w:cs="Arial"/>
          <w:b/>
          <w:sz w:val="24"/>
          <w:szCs w:val="20"/>
          <w:lang w:val="en-GB"/>
        </w:rPr>
        <w:t>5</w:t>
      </w:r>
      <w:r w:rsidR="00ED6B84" w:rsidRPr="00AC1C95">
        <w:rPr>
          <w:rFonts w:ascii="Arial" w:eastAsia="MS Mincho" w:hAnsi="Arial" w:cs="Arial"/>
          <w:b/>
          <w:sz w:val="24"/>
          <w:szCs w:val="20"/>
          <w:lang w:val="en-GB"/>
        </w:rPr>
        <w:t>.</w:t>
      </w:r>
      <w:r w:rsidR="00BE2C0B">
        <w:rPr>
          <w:rFonts w:ascii="Arial" w:eastAsia="MS Mincho" w:hAnsi="Arial" w:cs="Arial"/>
          <w:b/>
          <w:sz w:val="24"/>
          <w:szCs w:val="20"/>
          <w:lang w:val="en-GB"/>
        </w:rPr>
        <w:t>2</w:t>
      </w:r>
    </w:p>
    <w:p w14:paraId="031076BB" w14:textId="5AD44293" w:rsidR="00D66188" w:rsidRPr="008C39F7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Document for:</w:t>
      </w:r>
      <w:r w:rsidRPr="008C39F7">
        <w:rPr>
          <w:rFonts w:ascii="Arial" w:eastAsia="Calibri" w:hAnsi="Arial" w:cs="Arial"/>
          <w:b/>
          <w:bCs/>
          <w:sz w:val="24"/>
        </w:rPr>
        <w:tab/>
      </w:r>
      <w:r w:rsidR="00AE6D09" w:rsidRPr="008C39F7">
        <w:rPr>
          <w:rFonts w:ascii="Arial" w:eastAsia="Calibri" w:hAnsi="Arial" w:cs="Arial"/>
          <w:b/>
          <w:bCs/>
          <w:sz w:val="24"/>
        </w:rPr>
        <w:t>Discussion</w:t>
      </w:r>
      <w:r w:rsidR="00E2083C">
        <w:rPr>
          <w:rFonts w:ascii="Arial" w:eastAsia="Calibri" w:hAnsi="Arial" w:cs="Arial"/>
          <w:b/>
          <w:bCs/>
          <w:sz w:val="24"/>
        </w:rPr>
        <w:t xml:space="preserve"> and Approval</w:t>
      </w:r>
    </w:p>
    <w:p w14:paraId="29A7A845" w14:textId="77777777" w:rsidR="00E323E9" w:rsidRPr="008C39F7" w:rsidRDefault="00E323E9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</w:p>
    <w:p w14:paraId="1FEF2BB9" w14:textId="77777777" w:rsidR="00841BCD" w:rsidRPr="008C39F7" w:rsidRDefault="00841BCD" w:rsidP="00A7688D">
      <w:pPr>
        <w:pStyle w:val="RAN4H1"/>
      </w:pPr>
      <w:bookmarkStart w:id="3" w:name="_Toc116995841"/>
      <w:r w:rsidRPr="008C39F7">
        <w:t>Intro</w:t>
      </w:r>
      <w:r w:rsidRPr="008C39F7">
        <w:rPr>
          <w:rStyle w:val="RAN4H1Char"/>
        </w:rPr>
        <w:t>ductio</w:t>
      </w:r>
      <w:r w:rsidRPr="008C39F7">
        <w:t>n</w:t>
      </w:r>
      <w:bookmarkEnd w:id="3"/>
    </w:p>
    <w:p w14:paraId="38E673FE" w14:textId="77777777" w:rsidR="00ED6B84" w:rsidRPr="00C75CEB" w:rsidRDefault="00ED6B84" w:rsidP="00ED6B84">
      <w:r w:rsidRPr="00C75CEB">
        <w:t xml:space="preserve">The </w:t>
      </w:r>
      <w:r>
        <w:t>UAV</w:t>
      </w:r>
      <w:r w:rsidRPr="00C75CEB">
        <w:t xml:space="preserve"> WI</w:t>
      </w:r>
      <w:r>
        <w:t>,</w:t>
      </w:r>
      <w:r w:rsidRPr="00C75CEB">
        <w:t xml:space="preserve"> </w:t>
      </w:r>
      <w:r>
        <w:t>as</w:t>
      </w:r>
      <w:r w:rsidRPr="00C75CEB">
        <w:t xml:space="preserve"> presented in [1], </w:t>
      </w:r>
      <w:r>
        <w:t>includes the following o</w:t>
      </w:r>
      <w:r w:rsidRPr="00C75CEB">
        <w:t xml:space="preserve">bjectives </w:t>
      </w:r>
      <w:r>
        <w:t>with RAN4 impact highlighted</w:t>
      </w:r>
      <w:r w:rsidRPr="00C75CEB"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ED6B84" w:rsidRPr="00FF6B64" w14:paraId="2CEDEB15" w14:textId="77777777" w:rsidTr="004E6003">
        <w:tc>
          <w:tcPr>
            <w:tcW w:w="9617" w:type="dxa"/>
          </w:tcPr>
          <w:p w14:paraId="7BFCA738" w14:textId="77777777" w:rsidR="00ED6B84" w:rsidRPr="00134B7D" w:rsidRDefault="00ED6B84" w:rsidP="004E6003">
            <w:pPr>
              <w:rPr>
                <w:bCs/>
              </w:rPr>
            </w:pPr>
          </w:p>
          <w:p w14:paraId="26A80848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1. Specify the following enhancements on measurement reports [RAN2]:</w:t>
            </w:r>
          </w:p>
          <w:p w14:paraId="17526C3A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 xml:space="preserve">UE-triggered measurement report based on configured height </w:t>
            </w:r>
            <w:proofErr w:type="gramStart"/>
            <w:r w:rsidRPr="00782F71">
              <w:rPr>
                <w:rStyle w:val="Emphasis"/>
                <w:i w:val="0"/>
              </w:rPr>
              <w:t>thresholds</w:t>
            </w:r>
            <w:proofErr w:type="gramEnd"/>
          </w:p>
          <w:p w14:paraId="500EBE24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 xml:space="preserve">Reporting of height, </w:t>
            </w:r>
            <w:proofErr w:type="gramStart"/>
            <w:r w:rsidRPr="00782F71">
              <w:rPr>
                <w:rStyle w:val="Emphasis"/>
                <w:i w:val="0"/>
              </w:rPr>
              <w:t>location</w:t>
            </w:r>
            <w:proofErr w:type="gramEnd"/>
            <w:r w:rsidRPr="00782F71">
              <w:rPr>
                <w:rStyle w:val="Emphasis"/>
                <w:i w:val="0"/>
              </w:rPr>
              <w:t xml:space="preserve"> and speed in measurement report</w:t>
            </w:r>
          </w:p>
          <w:p w14:paraId="60A15972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Flight path reporting</w:t>
            </w:r>
          </w:p>
          <w:p w14:paraId="28F1599C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Measurement reporting based on a configured number of cells (</w:t>
            </w:r>
            <w:proofErr w:type="gramStart"/>
            <w:r w:rsidRPr="00782F71">
              <w:rPr>
                <w:rStyle w:val="Emphasis"/>
                <w:i w:val="0"/>
              </w:rPr>
              <w:t>i.e.</w:t>
            </w:r>
            <w:proofErr w:type="gramEnd"/>
            <w:r w:rsidRPr="00782F71">
              <w:rPr>
                <w:rStyle w:val="Emphasis"/>
                <w:i w:val="0"/>
              </w:rPr>
              <w:t xml:space="preserve"> larger than one) fulfilling the triggering criteria simultaneously</w:t>
            </w:r>
          </w:p>
          <w:p w14:paraId="4E077E6D" w14:textId="77777777" w:rsidR="00ED6B84" w:rsidRPr="00782F71" w:rsidRDefault="00ED6B84" w:rsidP="004E6003">
            <w:pPr>
              <w:rPr>
                <w:iCs/>
              </w:rPr>
            </w:pPr>
            <w:r w:rsidRPr="00782F71">
              <w:rPr>
                <w:iCs/>
              </w:rPr>
              <w:t>Note: Work done in LTE is a starting point for this objective. NR-specific enhancements can be considered, if needed, while overall the LTE and NR solutions should be harmonized as much as possible.</w:t>
            </w:r>
          </w:p>
          <w:p w14:paraId="108A03C0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19BEA2A9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 xml:space="preserve">2. </w:t>
            </w:r>
            <w:bookmarkStart w:id="4" w:name="_Hlk130294153"/>
            <w:r w:rsidRPr="00782F71">
              <w:rPr>
                <w:rStyle w:val="Emphasis"/>
                <w:i w:val="0"/>
              </w:rPr>
              <w:t>Specify the signaling to support subscription-based aerial-UE identification [RAN3/SA2 interaction/RAN2]</w:t>
            </w:r>
            <w:bookmarkEnd w:id="4"/>
          </w:p>
          <w:p w14:paraId="4172F2EE" w14:textId="77777777" w:rsidR="00ED6B84" w:rsidRPr="00782F71" w:rsidRDefault="00ED6B84" w:rsidP="004E6003">
            <w:pPr>
              <w:rPr>
                <w:iCs/>
              </w:rPr>
            </w:pPr>
            <w:r w:rsidRPr="00782F71">
              <w:rPr>
                <w:iCs/>
              </w:rPr>
              <w:t>Note: Work done in LTE is a starting point for this objective. NR-specific enhancements can be considered, if needed, while overall the LTE and NR solutions should be harmonized as much as possible.</w:t>
            </w:r>
          </w:p>
          <w:p w14:paraId="71DE5D83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7AB66E9C" w14:textId="77777777" w:rsidR="00ED6B84" w:rsidRPr="00560246" w:rsidRDefault="00ED6B84" w:rsidP="004E6003">
            <w:pPr>
              <w:rPr>
                <w:sz w:val="24"/>
                <w:szCs w:val="24"/>
                <w:lang w:eastAsia="fi-FI"/>
              </w:rPr>
            </w:pPr>
            <w:r w:rsidRPr="00782F71">
              <w:rPr>
                <w:rStyle w:val="Emphasis"/>
                <w:i w:val="0"/>
              </w:rPr>
              <w:t xml:space="preserve">3. </w:t>
            </w:r>
            <w:bookmarkStart w:id="5" w:name="_Hlk129273301"/>
            <w:r w:rsidRPr="00782F71">
              <w:rPr>
                <w:rStyle w:val="Emphasis"/>
                <w:i w:val="0"/>
              </w:rPr>
              <w:t>Specify</w:t>
            </w:r>
            <w:r w:rsidRPr="00560246">
              <w:rPr>
                <w:lang w:eastAsia="fi-FI"/>
              </w:rPr>
              <w:t xml:space="preserve"> </w:t>
            </w:r>
            <w:r>
              <w:rPr>
                <w:lang w:eastAsia="fi-FI"/>
              </w:rPr>
              <w:t>the</w:t>
            </w:r>
            <w:r w:rsidRPr="00560246">
              <w:rPr>
                <w:lang w:eastAsia="fi-FI"/>
              </w:rPr>
              <w:t xml:space="preserve"> support</w:t>
            </w:r>
            <w:r>
              <w:rPr>
                <w:lang w:eastAsia="fi-FI"/>
              </w:rPr>
              <w:t xml:space="preserve"> for</w:t>
            </w:r>
            <w:r w:rsidRPr="00560246">
              <w:rPr>
                <w:lang w:eastAsia="fi-FI"/>
              </w:rPr>
              <w:t xml:space="preserve"> UAV identification broadcast</w:t>
            </w:r>
            <w:r>
              <w:rPr>
                <w:lang w:eastAsia="fi-FI"/>
              </w:rPr>
              <w:t xml:space="preserve"> (BRID) in NR PC5. Support of DAA using the same framework as BRID without DAA specific enhancements can be considered</w:t>
            </w:r>
            <w:r w:rsidRPr="00560246">
              <w:rPr>
                <w:lang w:eastAsia="fi-FI"/>
              </w:rPr>
              <w:t xml:space="preserve"> [RAN2]. </w:t>
            </w:r>
            <w:proofErr w:type="gramStart"/>
            <w:r w:rsidRPr="00560246">
              <w:rPr>
                <w:lang w:eastAsia="fi-FI"/>
              </w:rPr>
              <w:t>Note:.</w:t>
            </w:r>
            <w:proofErr w:type="gramEnd"/>
            <w:r>
              <w:rPr>
                <w:lang w:eastAsia="fi-FI"/>
              </w:rPr>
              <w:t xml:space="preserve"> UAV use of NR PC5 is to be used only in </w:t>
            </w:r>
            <w:bookmarkStart w:id="6" w:name="_Hlk130294308"/>
            <w:r>
              <w:rPr>
                <w:lang w:eastAsia="fi-FI"/>
              </w:rPr>
              <w:t>designated bands as defined in regulation</w:t>
            </w:r>
            <w:bookmarkEnd w:id="6"/>
            <w:r>
              <w:rPr>
                <w:lang w:eastAsia="fi-FI"/>
              </w:rPr>
              <w:t xml:space="preserve"> for BRID/DAA use.</w:t>
            </w:r>
            <w:bookmarkEnd w:id="5"/>
            <w:r>
              <w:rPr>
                <w:lang w:eastAsia="fi-FI"/>
              </w:rPr>
              <w:t xml:space="preserve"> </w:t>
            </w:r>
          </w:p>
          <w:p w14:paraId="43BE58F9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78681D7F" w14:textId="77777777" w:rsidR="00ED6B84" w:rsidRPr="00782F71" w:rsidRDefault="00ED6B84" w:rsidP="004E6003">
            <w:pPr>
              <w:rPr>
                <w:iCs/>
              </w:rPr>
            </w:pPr>
            <w:r w:rsidRPr="00782F71">
              <w:rPr>
                <w:iCs/>
              </w:rPr>
              <w:t>4. Study UE capability signaling to indicate UAV beamforming capabilities and, if necessary, RRC signaling [RAN1, RAN2]:</w:t>
            </w:r>
            <w:r w:rsidRPr="00782F71" w:rsidDel="00D41AD8">
              <w:rPr>
                <w:iCs/>
              </w:rPr>
              <w:t xml:space="preserve"> </w:t>
            </w:r>
          </w:p>
          <w:p w14:paraId="4D40978F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42031DB1" w14:textId="77777777" w:rsidR="00ED6B84" w:rsidRPr="00782F71" w:rsidRDefault="00ED6B84" w:rsidP="00A7688D">
            <w:pPr>
              <w:numPr>
                <w:ilvl w:val="0"/>
                <w:numId w:val="8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FR1 with directional antenna at UE side</w:t>
            </w:r>
          </w:p>
          <w:p w14:paraId="0C96F9DA" w14:textId="77777777" w:rsidR="00ED6B84" w:rsidRDefault="00ED6B84" w:rsidP="004E6003">
            <w:pPr>
              <w:rPr>
                <w:rStyle w:val="Emphasis"/>
                <w:i w:val="0"/>
              </w:rPr>
            </w:pPr>
            <w:r w:rsidRPr="00FD4857">
              <w:rPr>
                <w:rStyle w:val="Emphasis"/>
                <w:i w:val="0"/>
                <w:highlight w:val="yellow"/>
              </w:rPr>
              <w:t xml:space="preserve">5. Based on the technical conditions defined for aerial UE usage in ECC Decision (22)07, study and specify the necessary UE types and additional OOBE requirements for aerial UEs in 1710-1785 MHz, 2500-2570 </w:t>
            </w:r>
            <w:proofErr w:type="gramStart"/>
            <w:r w:rsidRPr="00FD4857">
              <w:rPr>
                <w:rStyle w:val="Emphasis"/>
                <w:i w:val="0"/>
                <w:highlight w:val="yellow"/>
              </w:rPr>
              <w:t>MHz</w:t>
            </w:r>
            <w:proofErr w:type="gramEnd"/>
            <w:r w:rsidRPr="00FD4857">
              <w:rPr>
                <w:rStyle w:val="Emphasis"/>
                <w:i w:val="0"/>
                <w:highlight w:val="yellow"/>
              </w:rPr>
              <w:t xml:space="preserve"> and 2570-2620 </w:t>
            </w:r>
            <w:proofErr w:type="spellStart"/>
            <w:r w:rsidRPr="00FD4857">
              <w:rPr>
                <w:rStyle w:val="Emphasis"/>
                <w:i w:val="0"/>
                <w:highlight w:val="yellow"/>
              </w:rPr>
              <w:t>MHz.</w:t>
            </w:r>
            <w:proofErr w:type="spellEnd"/>
            <w:r w:rsidRPr="00FD4857">
              <w:rPr>
                <w:rStyle w:val="Emphasis"/>
                <w:i w:val="0"/>
                <w:highlight w:val="yellow"/>
              </w:rPr>
              <w:t> [RAN4].</w:t>
            </w:r>
          </w:p>
          <w:p w14:paraId="16FBDEEA" w14:textId="77777777" w:rsidR="00ED6B84" w:rsidRDefault="00ED6B84" w:rsidP="004E6003">
            <w:pPr>
              <w:rPr>
                <w:rStyle w:val="Emphasis"/>
                <w:i w:val="0"/>
              </w:rPr>
            </w:pPr>
          </w:p>
          <w:p w14:paraId="57A36BC2" w14:textId="77777777" w:rsidR="00ED6B84" w:rsidRDefault="00ED6B84" w:rsidP="004E6003">
            <w:pPr>
              <w:rPr>
                <w:rStyle w:val="Emphasis"/>
                <w:i w:val="0"/>
              </w:rPr>
            </w:pPr>
            <w:r>
              <w:rPr>
                <w:rStyle w:val="Emphasis"/>
                <w:i w:val="0"/>
              </w:rPr>
              <w:t xml:space="preserve">Note: </w:t>
            </w:r>
            <w:r w:rsidRPr="006A4934">
              <w:rPr>
                <w:rStyle w:val="Emphasis"/>
                <w:i w:val="0"/>
              </w:rPr>
              <w:t>In other frequency bands, OOBE limits applicable to terrestrial UE remain unchanged for aerial UE</w:t>
            </w:r>
          </w:p>
          <w:p w14:paraId="3369C685" w14:textId="77777777" w:rsidR="00ED6B84" w:rsidRDefault="00ED6B84" w:rsidP="004E6003">
            <w:pPr>
              <w:rPr>
                <w:rStyle w:val="Emphasis"/>
                <w:i w:val="0"/>
              </w:rPr>
            </w:pPr>
            <w:r w:rsidRPr="00FD4857">
              <w:rPr>
                <w:rStyle w:val="Emphasis"/>
                <w:i w:val="0"/>
                <w:highlight w:val="yellow"/>
              </w:rPr>
              <w:t xml:space="preserve">Note2: Applicability of power classes for aerial UE may need to be addressed in </w:t>
            </w:r>
            <w:proofErr w:type="gramStart"/>
            <w:r w:rsidRPr="00FD4857">
              <w:rPr>
                <w:rStyle w:val="Emphasis"/>
                <w:i w:val="0"/>
                <w:highlight w:val="yellow"/>
              </w:rPr>
              <w:t>RAN4</w:t>
            </w:r>
            <w:proofErr w:type="gramEnd"/>
          </w:p>
          <w:p w14:paraId="7BF1BC5F" w14:textId="77777777" w:rsidR="00ED6B84" w:rsidRPr="00965551" w:rsidRDefault="00ED6B84" w:rsidP="004E6003">
            <w:pPr>
              <w:pStyle w:val="NormalWeb"/>
              <w:shd w:val="clear" w:color="auto" w:fill="FFFFFF"/>
              <w:spacing w:before="0" w:beforeAutospacing="0" w:after="0" w:afterAutospacing="0"/>
              <w:rPr>
                <w:sz w:val="20"/>
                <w:szCs w:val="20"/>
              </w:rPr>
            </w:pPr>
            <w:bookmarkStart w:id="7" w:name="_Hlk130393847"/>
            <w:r>
              <w:rPr>
                <w:rStyle w:val="Emphasis"/>
                <w:i w:val="0"/>
                <w:sz w:val="20"/>
                <w:szCs w:val="20"/>
              </w:rPr>
              <w:t>N</w:t>
            </w:r>
            <w:r w:rsidRPr="00965551">
              <w:rPr>
                <w:rStyle w:val="Emphasis"/>
                <w:i w:val="0"/>
                <w:sz w:val="20"/>
                <w:szCs w:val="20"/>
              </w:rPr>
              <w:t xml:space="preserve">ote3: </w:t>
            </w:r>
            <w:r w:rsidRPr="00965551">
              <w:rPr>
                <w:sz w:val="20"/>
                <w:szCs w:val="20"/>
              </w:rPr>
              <w:t>RAN4 to identify the supported bands for aerial UE impacted by above information</w:t>
            </w:r>
            <w:bookmarkEnd w:id="7"/>
            <w:r w:rsidRPr="00965551">
              <w:rPr>
                <w:sz w:val="20"/>
                <w:szCs w:val="20"/>
              </w:rPr>
              <w:t>.</w:t>
            </w:r>
          </w:p>
          <w:p w14:paraId="03D48379" w14:textId="77777777" w:rsidR="00ED6B84" w:rsidRDefault="00ED6B84" w:rsidP="004E6003">
            <w:pPr>
              <w:rPr>
                <w:i/>
                <w:iCs/>
              </w:rPr>
            </w:pPr>
          </w:p>
          <w:p w14:paraId="0AC46F49" w14:textId="77777777" w:rsidR="00ED6B84" w:rsidRPr="00F43845" w:rsidRDefault="00ED6B84" w:rsidP="004E6003">
            <w:pPr>
              <w:rPr>
                <w:i/>
                <w:iCs/>
              </w:rPr>
            </w:pPr>
          </w:p>
        </w:tc>
      </w:tr>
    </w:tbl>
    <w:p w14:paraId="3E605ADF" w14:textId="77777777" w:rsidR="00ED6B84" w:rsidRDefault="00ED6B84" w:rsidP="00ED6B84">
      <w:pPr>
        <w:rPr>
          <w:highlight w:val="yellow"/>
        </w:rPr>
      </w:pPr>
    </w:p>
    <w:p w14:paraId="118AF97A" w14:textId="77777777" w:rsidR="00ED6B84" w:rsidRPr="00C75CEB" w:rsidRDefault="00ED6B84" w:rsidP="00ED6B84">
      <w:r w:rsidRPr="00C75CEB">
        <w:t xml:space="preserve">In this contribution we present further considerations for </w:t>
      </w:r>
      <w:r>
        <w:t xml:space="preserve">support of UAVs by the RAN4 specification. </w:t>
      </w:r>
    </w:p>
    <w:p w14:paraId="29773969" w14:textId="77777777" w:rsidR="0060543D" w:rsidRPr="008C39F7" w:rsidRDefault="0060543D" w:rsidP="005C23A4"/>
    <w:p w14:paraId="5DE24A88" w14:textId="77777777" w:rsidR="0060543D" w:rsidRPr="008C39F7" w:rsidRDefault="0060543D" w:rsidP="005C23A4"/>
    <w:p w14:paraId="4D5237FF" w14:textId="1699A60F" w:rsidR="003B659E" w:rsidRDefault="003B659E" w:rsidP="00A7688D">
      <w:pPr>
        <w:pStyle w:val="RAN4H1"/>
      </w:pPr>
      <w:bookmarkStart w:id="8" w:name="_Toc116995842"/>
      <w:r w:rsidRPr="008C39F7">
        <w:lastRenderedPageBreak/>
        <w:t>Discussion</w:t>
      </w:r>
      <w:bookmarkEnd w:id="8"/>
    </w:p>
    <w:p w14:paraId="09841ED8" w14:textId="4C57A254" w:rsidR="002C17F6" w:rsidRDefault="002C17F6" w:rsidP="00A7688D">
      <w:pPr>
        <w:pStyle w:val="RAN4H2"/>
      </w:pPr>
      <w:r>
        <w:t>Background</w:t>
      </w:r>
    </w:p>
    <w:p w14:paraId="315F42E4" w14:textId="18548E1B" w:rsidR="00ED6B84" w:rsidRDefault="00ED6B84" w:rsidP="00ED6B84">
      <w:r>
        <w:t xml:space="preserve">During RAN99, an objective with RAN4 impact was added to the UAV WID [1]. RAN4 is requested to specify necessary UE types for additional </w:t>
      </w:r>
      <w:r w:rsidR="00FF1B29" w:rsidRPr="00FF1B29">
        <w:t xml:space="preserve">Out </w:t>
      </w:r>
      <w:proofErr w:type="gramStart"/>
      <w:r w:rsidR="00FF1B29" w:rsidRPr="00FF1B29">
        <w:t>Of</w:t>
      </w:r>
      <w:proofErr w:type="gramEnd"/>
      <w:r w:rsidR="00FF1B29" w:rsidRPr="00FF1B29">
        <w:t xml:space="preserve"> Band Emissions</w:t>
      </w:r>
      <w:r w:rsidR="00FF1B29">
        <w:t xml:space="preserve"> (</w:t>
      </w:r>
      <w:r>
        <w:t>OOBE</w:t>
      </w:r>
      <w:r w:rsidR="00FF1B29">
        <w:t>)</w:t>
      </w:r>
      <w:r>
        <w:t xml:space="preserve"> requirements for a</w:t>
      </w:r>
      <w:r w:rsidR="00001486">
        <w:t>e</w:t>
      </w:r>
      <w:r>
        <w:t>r</w:t>
      </w:r>
      <w:r w:rsidR="00001486">
        <w:t>i</w:t>
      </w:r>
      <w:r>
        <w:t xml:space="preserve">al UE operating the frequency ranges; </w:t>
      </w:r>
      <w:r w:rsidRPr="00015233">
        <w:t>1710-1785 MHz, 2500-2570 MHz and 2570-2620 MHz</w:t>
      </w:r>
      <w:r>
        <w:t xml:space="preserve"> according to </w:t>
      </w:r>
      <w:r w:rsidRPr="00C9528B">
        <w:t>ECC Decision (22)07</w:t>
      </w:r>
      <w:r>
        <w:t>.</w:t>
      </w:r>
    </w:p>
    <w:p w14:paraId="2E95E3FE" w14:textId="023065AB" w:rsidR="00ED6B84" w:rsidRDefault="00ED6B84" w:rsidP="00ED6B84">
      <w:r>
        <w:t>The LS sent by ECC includes 4 requests to ETSI</w:t>
      </w:r>
      <w:r>
        <w:fldChar w:fldCharType="begin"/>
      </w:r>
      <w:r>
        <w:instrText xml:space="preserve"> REF _Ref131587119 \r \h </w:instrText>
      </w:r>
      <w:r>
        <w:fldChar w:fldCharType="separate"/>
      </w:r>
      <w:r w:rsidR="00273724">
        <w:t>[2]</w:t>
      </w:r>
      <w:r>
        <w:fldChar w:fldCharType="end"/>
      </w:r>
      <w:r>
        <w:t>:</w:t>
      </w:r>
    </w:p>
    <w:tbl>
      <w:tblPr>
        <w:tblStyle w:val="TableGrid"/>
        <w:tblW w:w="9676" w:type="dxa"/>
        <w:tblLook w:val="04A0" w:firstRow="1" w:lastRow="0" w:firstColumn="1" w:lastColumn="0" w:noHBand="0" w:noVBand="1"/>
      </w:tblPr>
      <w:tblGrid>
        <w:gridCol w:w="9676"/>
      </w:tblGrid>
      <w:tr w:rsidR="00ED6B84" w14:paraId="03135999" w14:textId="77777777" w:rsidTr="00D465E0">
        <w:trPr>
          <w:trHeight w:val="2397"/>
        </w:trPr>
        <w:tc>
          <w:tcPr>
            <w:tcW w:w="9676" w:type="dxa"/>
          </w:tcPr>
          <w:p w14:paraId="475865D5" w14:textId="77777777" w:rsidR="00ED6B84" w:rsidRDefault="00ED6B84" w:rsidP="004E6003">
            <w:r w:rsidRPr="009D4DFE">
              <w:t xml:space="preserve">Based on the ECC Decision (22)07, ECC invites ETSI to include the following requirements in future ETSI </w:t>
            </w:r>
            <w:proofErr w:type="spellStart"/>
            <w:r w:rsidRPr="009D4DFE">
              <w:t>harmonised</w:t>
            </w:r>
            <w:proofErr w:type="spellEnd"/>
            <w:r w:rsidRPr="009D4DFE">
              <w:t xml:space="preserve"> standard on aerial UE to ensure a coherence with this ECC framework:</w:t>
            </w:r>
          </w:p>
          <w:p w14:paraId="25477F10" w14:textId="77777777" w:rsidR="00ED6B84" w:rsidRPr="009D4DFE" w:rsidRDefault="00ED6B84" w:rsidP="004E6003"/>
          <w:p w14:paraId="42E244C1" w14:textId="77777777" w:rsidR="00ED6B84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bookmarkStart w:id="9" w:name="_Hlk134775386"/>
            <w:r w:rsidRPr="009D4DFE">
              <w:t xml:space="preserve">Additional OOBE requirements applicable to aerial UEs in the following frequency bands 1710-1785 MHz, 2500-2570 MHz, 2570-2620 MHz, as defined by ECC Decision 22(07). In other frequency bands, OOBE limits applicable to terrestrial UE remain unchanged for aerial UE. </w:t>
            </w:r>
          </w:p>
          <w:bookmarkEnd w:id="9"/>
          <w:p w14:paraId="7D7485F0" w14:textId="77777777" w:rsidR="00ED6B84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r w:rsidRPr="009D4DFE">
              <w:t xml:space="preserve"> a mechanism/feature coherent with the above aerial UE definition in order to differentiate aerial UE, as defined by ECC Decision 22(07) from terrestrial UE operating under LTE/NR 5G </w:t>
            </w:r>
            <w:proofErr w:type="gramStart"/>
            <w:r w:rsidRPr="009D4DFE">
              <w:t>networks</w:t>
            </w:r>
            <w:proofErr w:type="gramEnd"/>
            <w:r w:rsidRPr="009D4DFE">
              <w:t xml:space="preserve"> </w:t>
            </w:r>
          </w:p>
          <w:p w14:paraId="7A43429E" w14:textId="77777777" w:rsidR="00ED6B84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r w:rsidRPr="009D4DFE">
              <w:t xml:space="preserve">differentiation of aerial UE from other terrestrial UE shall not be changed by the </w:t>
            </w:r>
            <w:proofErr w:type="gramStart"/>
            <w:r w:rsidRPr="009D4DFE">
              <w:t>end-user</w:t>
            </w:r>
            <w:proofErr w:type="gramEnd"/>
            <w:r w:rsidRPr="009D4DFE">
              <w:t xml:space="preserve"> </w:t>
            </w:r>
          </w:p>
          <w:p w14:paraId="015FA01D" w14:textId="77777777" w:rsidR="00ED6B84" w:rsidRPr="009D4DFE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r w:rsidRPr="009D4DFE">
              <w:t>d) the aerial UE shall not be capable to connect to LTE/NR 5G networks without aerial subscription</w:t>
            </w:r>
          </w:p>
          <w:p w14:paraId="4C8E1DA0" w14:textId="77777777" w:rsidR="00ED6B84" w:rsidRDefault="00ED6B84" w:rsidP="004E6003"/>
        </w:tc>
      </w:tr>
    </w:tbl>
    <w:p w14:paraId="080E9E33" w14:textId="77777777" w:rsidR="00C65867" w:rsidRPr="00C65867" w:rsidRDefault="00C65867" w:rsidP="00ED6B84">
      <w:pPr>
        <w:rPr>
          <w:sz w:val="4"/>
          <w:szCs w:val="4"/>
        </w:rPr>
      </w:pPr>
    </w:p>
    <w:p w14:paraId="04D2E71D" w14:textId="66DB59BD" w:rsidR="00ED6B84" w:rsidRDefault="00ED6B84" w:rsidP="00ED6B84">
      <w:r>
        <w:t xml:space="preserve">The objective added to the WID for addressing the LS from ECC clearly states that it is necessary “study and specify the necessary UE types </w:t>
      </w:r>
      <w:r w:rsidRPr="00E2083C">
        <w:rPr>
          <w:u w:val="single"/>
        </w:rPr>
        <w:t>and additional OOBE requirements for aerial UEs</w:t>
      </w:r>
      <w:r>
        <w:t>…”</w:t>
      </w:r>
    </w:p>
    <w:p w14:paraId="7AF450C8" w14:textId="7B964F8A" w:rsidR="00ED6B84" w:rsidRPr="00ED6B84" w:rsidRDefault="00ED6B84" w:rsidP="00ED6B84">
      <w:r>
        <w:t>The LS sent by ECC present</w:t>
      </w:r>
      <w:r w:rsidR="00E10532">
        <w:t>s</w:t>
      </w:r>
      <w:r>
        <w:t xml:space="preserve"> a list of requests to 3GPP, </w:t>
      </w:r>
      <w:r w:rsidR="004360B6">
        <w:t>as previously mentioned in the discussion. The requests identified by b) and c) concern the discussion of the aerial UE types and the applicability of the respective further restrictions on emissions:</w:t>
      </w:r>
      <w:r>
        <w:t xml:space="preserve">  </w:t>
      </w:r>
    </w:p>
    <w:p w14:paraId="7B3A6ABC" w14:textId="3ED72A11" w:rsidR="004360B6" w:rsidRPr="00C65867" w:rsidRDefault="00E2083C" w:rsidP="004360B6">
      <w:pPr>
        <w:pStyle w:val="ListParagraph"/>
        <w:numPr>
          <w:ilvl w:val="0"/>
          <w:numId w:val="11"/>
        </w:numPr>
        <w:ind w:left="993" w:hanging="426"/>
        <w:rPr>
          <w:i/>
          <w:iCs/>
        </w:rPr>
      </w:pPr>
      <w:r w:rsidRPr="00E2083C">
        <w:rPr>
          <w:i/>
          <w:iCs/>
        </w:rPr>
        <w:t xml:space="preserve">Additional OOBE requirements applicable to aerial UEs in the following frequency bands 1710-1785 MHz, 2500-2570 MHz, 2570-2620 MHz, as defined by ECC Decision 22(07). In other frequency bands, OOBE limits applicable to terrestrial UE remain unchanged for aerial UE. </w:t>
      </w:r>
    </w:p>
    <w:p w14:paraId="4AA59913" w14:textId="6DF8D285" w:rsidR="004360B6" w:rsidRDefault="004360B6" w:rsidP="00C83831">
      <w:r>
        <w:t xml:space="preserve">In this document we will address </w:t>
      </w:r>
      <w:r w:rsidR="005E60ED">
        <w:t>the OOBE</w:t>
      </w:r>
      <w:r w:rsidR="00FF1B29">
        <w:t xml:space="preserve"> requirements and the resulting A-MPR. </w:t>
      </w:r>
      <w:r w:rsidR="00484FDC">
        <w:t>At RAN4#108bis a draftCR [3] were endorsed including a A-MPR proposal</w:t>
      </w:r>
      <w:r w:rsidR="00F878FA">
        <w:t>.</w:t>
      </w:r>
      <w:r w:rsidR="00484FDC">
        <w:t xml:space="preserve"> This contribution presents a review of the proposal and suggest needed modifications.</w:t>
      </w:r>
    </w:p>
    <w:p w14:paraId="7BA9F9D0" w14:textId="0B42701C" w:rsidR="00A47EFD" w:rsidRDefault="00A47EFD" w:rsidP="00A7688D">
      <w:pPr>
        <w:pStyle w:val="RAN4H2"/>
      </w:pPr>
      <w:r>
        <w:t>A-MPR</w:t>
      </w:r>
      <w:r w:rsidR="00D62A9D">
        <w:t xml:space="preserve"> </w:t>
      </w:r>
      <w:r w:rsidR="00D05E40">
        <w:t>Study and Proposals</w:t>
      </w:r>
      <w:r w:rsidR="00F63E9C">
        <w:t xml:space="preserve"> for n3</w:t>
      </w:r>
    </w:p>
    <w:p w14:paraId="11AE20A9" w14:textId="24F1B1BA" w:rsidR="00B45EA0" w:rsidRDefault="00B45EA0" w:rsidP="00F63E9C">
      <w:pPr>
        <w:pStyle w:val="RAN4H3"/>
      </w:pPr>
      <w:r>
        <w:t>Simulation Results</w:t>
      </w:r>
    </w:p>
    <w:p w14:paraId="520BA069" w14:textId="266BD3A3" w:rsidR="71DD21B1" w:rsidRDefault="006B43F3" w:rsidP="661A0B22">
      <w:r>
        <w:t xml:space="preserve">As presented in </w:t>
      </w:r>
      <w:r w:rsidR="00CC04C8">
        <w:t>[6]</w:t>
      </w:r>
      <w:r>
        <w:t xml:space="preserve"> </w:t>
      </w:r>
      <w:r w:rsidR="002830C3">
        <w:t>and</w:t>
      </w:r>
      <w:r>
        <w:t xml:space="preserve"> discussed during previous meetings</w:t>
      </w:r>
      <w:r w:rsidR="00CC04C8">
        <w:t>,</w:t>
      </w:r>
      <w:r w:rsidR="00C65867">
        <w:t xml:space="preserve"> </w:t>
      </w:r>
      <w:r w:rsidR="00215387">
        <w:t>the needed A-MPR due to the ECC mask in the 1675-1710 MHz range is very large when the channel is placed at the lower edge of the band. In Figure 1we present examples.</w:t>
      </w:r>
    </w:p>
    <w:p w14:paraId="72DD7E30" w14:textId="539C02F4" w:rsidR="3AD54C84" w:rsidRDefault="6DC63953" w:rsidP="34B80792">
      <w:pPr>
        <w:jc w:val="center"/>
      </w:pPr>
      <w:r>
        <w:rPr>
          <w:noProof/>
        </w:rPr>
        <w:drawing>
          <wp:inline distT="0" distB="0" distL="0" distR="0" wp14:anchorId="4C2AFDB3" wp14:editId="30A4AB78">
            <wp:extent cx="3000375" cy="2032000"/>
            <wp:effectExtent l="0" t="0" r="9525" b="6350"/>
            <wp:docPr id="1321767424" name="Picture 1321767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05"/>
                    <a:stretch/>
                  </pic:blipFill>
                  <pic:spPr bwMode="auto">
                    <a:xfrm>
                      <a:off x="0" y="0"/>
                      <a:ext cx="3000375" cy="203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3D6A692A">
        <w:rPr>
          <w:noProof/>
        </w:rPr>
        <w:drawing>
          <wp:inline distT="0" distB="0" distL="0" distR="0" wp14:anchorId="54BBD012" wp14:editId="0325F341">
            <wp:extent cx="3000375" cy="2038350"/>
            <wp:effectExtent l="0" t="0" r="9525" b="0"/>
            <wp:docPr id="1011798588" name="Picture 1011798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22"/>
                    <a:stretch/>
                  </pic:blipFill>
                  <pic:spPr bwMode="auto">
                    <a:xfrm>
                      <a:off x="0" y="0"/>
                      <a:ext cx="3000375" cy="2038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B34340" w14:textId="2A27CE9C" w:rsidR="0022513F" w:rsidRPr="00123A96" w:rsidRDefault="3AD54C84" w:rsidP="00123A96">
      <w:pPr>
        <w:jc w:val="center"/>
        <w:rPr>
          <w:b/>
          <w:bCs/>
        </w:rPr>
      </w:pPr>
      <w:r w:rsidRPr="00123A96">
        <w:rPr>
          <w:b/>
          <w:bCs/>
        </w:rPr>
        <w:t>Figure 1: Examples of the A-MPR when the channel is placed at the lower edge of the band</w:t>
      </w:r>
      <w:r w:rsidR="4C04E576" w:rsidRPr="00123A96">
        <w:rPr>
          <w:b/>
          <w:bCs/>
        </w:rPr>
        <w:t xml:space="preserve"> n3</w:t>
      </w:r>
      <w:r w:rsidRPr="00123A96">
        <w:rPr>
          <w:b/>
          <w:bCs/>
        </w:rPr>
        <w:t>.</w:t>
      </w:r>
    </w:p>
    <w:p w14:paraId="39BB0B81" w14:textId="2FA7FD75" w:rsidR="3AD54C84" w:rsidRDefault="3AD54C84" w:rsidP="00A929EC">
      <w:pPr>
        <w:pStyle w:val="RAN4observation0"/>
        <w:contextualSpacing w:val="0"/>
      </w:pPr>
      <w:bookmarkStart w:id="10" w:name="_Toc149826860"/>
      <w:r>
        <w:lastRenderedPageBreak/>
        <w:t>Very large values of A-MPR, even above 20 dB, are required if the channel is placed at the lower edge of the band n3.</w:t>
      </w:r>
      <w:bookmarkEnd w:id="10"/>
    </w:p>
    <w:p w14:paraId="3A19192D" w14:textId="0A6D6EB3" w:rsidR="00E46C0D" w:rsidRPr="00297589" w:rsidRDefault="00E46C0D" w:rsidP="00E46C0D">
      <w:r>
        <w:t xml:space="preserve">It can be noted that there are some minor differences here as compared the </w:t>
      </w:r>
      <w:r w:rsidR="00533AAB">
        <w:t>LTE</w:t>
      </w:r>
      <w:r>
        <w:t xml:space="preserve"> study for band </w:t>
      </w:r>
      <w:r w:rsidR="00533AAB">
        <w:t>B</w:t>
      </w:r>
      <w:r>
        <w:t>3</w:t>
      </w:r>
      <w:r w:rsidR="00C65867">
        <w:t xml:space="preserve">. </w:t>
      </w:r>
      <w:r w:rsidRPr="00297589">
        <w:t xml:space="preserve">The differences to </w:t>
      </w:r>
      <w:r w:rsidR="00533AAB">
        <w:t>B</w:t>
      </w:r>
      <w:r w:rsidRPr="00297589">
        <w:t>3 are likely due to the use of baseband filtering in LTE instead of WOLA in NR.</w:t>
      </w:r>
    </w:p>
    <w:p w14:paraId="4FC17879" w14:textId="2B01CD62" w:rsidR="00297E0B" w:rsidRDefault="00297E0B" w:rsidP="661A0B22">
      <w:r>
        <w:t xml:space="preserve">Complete sets </w:t>
      </w:r>
      <w:r w:rsidR="003415B0">
        <w:t xml:space="preserve">of </w:t>
      </w:r>
      <w:r w:rsidR="00857749">
        <w:t xml:space="preserve">results for channel BWs </w:t>
      </w:r>
      <w:r w:rsidR="008D3ECA">
        <w:t xml:space="preserve">from 30 to 50 MHz at the upper edge of the band can be found in </w:t>
      </w:r>
      <w:r w:rsidR="00CC04C8">
        <w:t>[6]</w:t>
      </w:r>
      <w:r w:rsidR="003415B0">
        <w:t>; below we present exa</w:t>
      </w:r>
      <w:r w:rsidR="008F4A21">
        <w:t xml:space="preserve">mples for 50 </w:t>
      </w:r>
      <w:proofErr w:type="spellStart"/>
      <w:r w:rsidR="008F4A21">
        <w:t>MHz.</w:t>
      </w:r>
      <w:proofErr w:type="spellEnd"/>
      <w:r w:rsidR="008F4A21">
        <w:t xml:space="preserve"> </w:t>
      </w:r>
    </w:p>
    <w:p w14:paraId="47D5E587" w14:textId="48B3354A" w:rsidR="3AD54C84" w:rsidRDefault="3AD54C84" w:rsidP="661A0B22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12083F03" wp14:editId="0F1F33D4">
            <wp:extent cx="2998893" cy="2045970"/>
            <wp:effectExtent l="0" t="0" r="0" b="0"/>
            <wp:docPr id="1313029866" name="Picture 1313029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35"/>
                    <a:stretch/>
                  </pic:blipFill>
                  <pic:spPr bwMode="auto">
                    <a:xfrm>
                      <a:off x="0" y="0"/>
                      <a:ext cx="2999689" cy="20465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5AAF438" wp14:editId="0B459F0A">
            <wp:extent cx="2998893" cy="2045970"/>
            <wp:effectExtent l="0" t="0" r="0" b="0"/>
            <wp:docPr id="2079897422" name="Picture 2079897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35"/>
                    <a:stretch/>
                  </pic:blipFill>
                  <pic:spPr bwMode="auto">
                    <a:xfrm>
                      <a:off x="0" y="0"/>
                      <a:ext cx="2999689" cy="20465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D0476">
        <w:rPr>
          <w:b/>
          <w:bCs/>
        </w:rPr>
        <w:t>Figure 2: Examples of the A-MPR with the 50 MHz channel BW when the channel is at the upper edge of the band</w:t>
      </w:r>
      <w:r w:rsidR="5A7DEBE1" w:rsidRPr="008D0476">
        <w:rPr>
          <w:b/>
          <w:bCs/>
        </w:rPr>
        <w:t xml:space="preserve"> n3</w:t>
      </w:r>
      <w:r w:rsidRPr="008D0476">
        <w:rPr>
          <w:b/>
          <w:bCs/>
        </w:rPr>
        <w:t>.</w:t>
      </w:r>
    </w:p>
    <w:p w14:paraId="4FFBB9DB" w14:textId="4732996D" w:rsidR="002509A3" w:rsidRDefault="002509A3" w:rsidP="002509A3">
      <w:pPr>
        <w:pStyle w:val="RAN4observation0"/>
        <w:spacing w:before="120"/>
      </w:pPr>
      <w:bookmarkStart w:id="11" w:name="_Toc149826861"/>
      <w:r>
        <w:t>Smaller A-MPR is required for channel BWs from 30 to 50 MHz if the channel is at the upper edge of the band n3.</w:t>
      </w:r>
      <w:bookmarkEnd w:id="11"/>
    </w:p>
    <w:p w14:paraId="3CEEA181" w14:textId="24A12AFE" w:rsidR="005401E1" w:rsidRDefault="005401E1" w:rsidP="005401E1">
      <w:r>
        <w:t xml:space="preserve">The very large A-MPR needed, is a result of the additional requirement from ECC just below band n3. As a result, placing the </w:t>
      </w:r>
      <w:r w:rsidRPr="00BC789E">
        <w:t xml:space="preserve">aerial </w:t>
      </w:r>
      <w:r>
        <w:t xml:space="preserve">UE channel with an offset to the n3 lower band edge have been investigated. </w:t>
      </w:r>
    </w:p>
    <w:p w14:paraId="29B69454" w14:textId="77777777" w:rsidR="005401E1" w:rsidRDefault="005401E1" w:rsidP="005401E1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4A056D86" wp14:editId="15EBDC5B">
            <wp:extent cx="2692400" cy="1758950"/>
            <wp:effectExtent l="0" t="0" r="0" b="0"/>
            <wp:docPr id="2" name="Picture 2" descr="A graph with numbers and a box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aph with numbers and a box&#10;&#10;Description automatically generated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65"/>
                    <a:stretch/>
                  </pic:blipFill>
                  <pic:spPr bwMode="auto">
                    <a:xfrm>
                      <a:off x="0" y="0"/>
                      <a:ext cx="2692867" cy="1759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65DCA2" wp14:editId="5A7F3781">
            <wp:extent cx="2748280" cy="1791970"/>
            <wp:effectExtent l="0" t="0" r="0" b="0"/>
            <wp:docPr id="5" name="Picture 5" descr="A graph with numbers and a box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graph with numbers and a box&#10;&#10;Description automatically generated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92"/>
                    <a:stretch/>
                  </pic:blipFill>
                  <pic:spPr bwMode="auto">
                    <a:xfrm>
                      <a:off x="0" y="0"/>
                      <a:ext cx="2748762" cy="1792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651269" w14:textId="1898B489" w:rsidR="005401E1" w:rsidRDefault="005401E1" w:rsidP="005401E1">
      <w:pPr>
        <w:jc w:val="center"/>
        <w:rPr>
          <w:b/>
          <w:bCs/>
        </w:rPr>
      </w:pPr>
      <w:r w:rsidRPr="661A0B22">
        <w:rPr>
          <w:b/>
          <w:bCs/>
        </w:rPr>
        <w:t xml:space="preserve">Figure </w:t>
      </w:r>
      <w:r w:rsidR="00C01245">
        <w:rPr>
          <w:b/>
          <w:bCs/>
        </w:rPr>
        <w:t>3</w:t>
      </w:r>
      <w:r w:rsidRPr="661A0B22">
        <w:rPr>
          <w:b/>
          <w:bCs/>
        </w:rPr>
        <w:t>: Examples of the A-MPR when the channel is placed</w:t>
      </w:r>
      <w:r>
        <w:rPr>
          <w:b/>
          <w:bCs/>
        </w:rPr>
        <w:t xml:space="preserve"> with</w:t>
      </w:r>
      <w:r w:rsidRPr="661A0B22">
        <w:rPr>
          <w:b/>
          <w:bCs/>
        </w:rPr>
        <w:t xml:space="preserve"> </w:t>
      </w:r>
      <w:r>
        <w:rPr>
          <w:b/>
          <w:bCs/>
        </w:rPr>
        <w:t>9 MHz and 33 MHz offset from the</w:t>
      </w:r>
      <w:r w:rsidRPr="661A0B22">
        <w:rPr>
          <w:b/>
          <w:bCs/>
        </w:rPr>
        <w:t xml:space="preserve"> lower edge of the band </w:t>
      </w:r>
      <w:r>
        <w:rPr>
          <w:b/>
          <w:bCs/>
        </w:rPr>
        <w:t>n</w:t>
      </w:r>
      <w:r w:rsidRPr="661A0B22">
        <w:rPr>
          <w:b/>
          <w:bCs/>
        </w:rPr>
        <w:t>3</w:t>
      </w:r>
      <w:r w:rsidRPr="003D4E17">
        <w:rPr>
          <w:b/>
          <w:bCs/>
        </w:rPr>
        <w:t xml:space="preserve"> </w:t>
      </w:r>
      <w:r>
        <w:rPr>
          <w:b/>
          <w:bCs/>
        </w:rPr>
        <w:t>respectively for the 5 MHz and 20 MHz channel bandwidth</w:t>
      </w:r>
      <w:r w:rsidRPr="661A0B22">
        <w:rPr>
          <w:b/>
          <w:bCs/>
        </w:rPr>
        <w:t xml:space="preserve">. </w:t>
      </w:r>
    </w:p>
    <w:p w14:paraId="2C803351" w14:textId="77777777" w:rsidR="005401E1" w:rsidRPr="002C62D0" w:rsidRDefault="005401E1" w:rsidP="005401E1">
      <w:r>
        <w:t>The additional A-MPR simulations concludes that if the channel is placed either at the upper edge of the band or with an offset to the lower edge it is possible to avoid A-MPR completely for some channel placements.</w:t>
      </w:r>
    </w:p>
    <w:p w14:paraId="4D3D76DA" w14:textId="77777777" w:rsidR="005401E1" w:rsidRPr="002509A3" w:rsidRDefault="005401E1" w:rsidP="005401E1">
      <w:pPr>
        <w:pStyle w:val="RAN4observation0"/>
        <w:spacing w:before="120"/>
      </w:pPr>
      <w:bookmarkStart w:id="12" w:name="_Toc142590926"/>
      <w:bookmarkStart w:id="13" w:name="_Toc149826862"/>
      <w:r>
        <w:t>A-MPR can be avoided for some channel placements of specific channel bandwidths.</w:t>
      </w:r>
      <w:bookmarkEnd w:id="12"/>
      <w:bookmarkEnd w:id="13"/>
    </w:p>
    <w:p w14:paraId="1ECDFA0B" w14:textId="53A34693" w:rsidR="002D563E" w:rsidRDefault="002D563E" w:rsidP="002D563E">
      <w:pPr>
        <w:pStyle w:val="RAN4H3"/>
      </w:pPr>
      <w:r w:rsidRPr="008D0476">
        <w:t>A-MPR proposal</w:t>
      </w:r>
      <w:r w:rsidR="00CC04C8">
        <w:t xml:space="preserve"> verification</w:t>
      </w:r>
    </w:p>
    <w:p w14:paraId="78DD878A" w14:textId="7EB9B446" w:rsidR="00AB6310" w:rsidRDefault="00CC04C8" w:rsidP="00AB6310">
      <w:r>
        <w:t>Based on</w:t>
      </w:r>
      <w:r w:rsidR="00AB6310">
        <w:t xml:space="preserve"> the A-MPR study results, </w:t>
      </w:r>
      <w:r>
        <w:t>a A-MPR proposal was</w:t>
      </w:r>
      <w:r w:rsidR="00AB6310">
        <w:t xml:space="preserve"> </w:t>
      </w:r>
      <w:r>
        <w:t xml:space="preserve">endorsed proposal in [3] at RAN4#108bis. However, it was due to the complexity of the proposal requested that companies verified the proposal before final agreement to this. The process of this verification </w:t>
      </w:r>
      <w:r w:rsidR="008F3853">
        <w:t>has</w:t>
      </w:r>
      <w:r>
        <w:t xml:space="preserve"> identified a few issues as presented in the following. </w:t>
      </w:r>
    </w:p>
    <w:p w14:paraId="548EF9F1" w14:textId="4E3A7AC7" w:rsidR="008F3853" w:rsidRDefault="00D7774B" w:rsidP="00AB6310">
      <w:r>
        <w:t>Relating to Figure 1, Figure 4 show how the proposal in [3] covers the needed A-MPR.</w:t>
      </w:r>
      <w:r w:rsidR="00A36402">
        <w:t xml:space="preserve"> </w:t>
      </w:r>
      <w:proofErr w:type="gramStart"/>
      <w:r w:rsidR="00A36402">
        <w:t>All of</w:t>
      </w:r>
      <w:proofErr w:type="gramEnd"/>
      <w:r w:rsidR="00A36402">
        <w:t xml:space="preserve"> the plots of the A-MPR proposal have been included in Annex A for reference.</w:t>
      </w:r>
    </w:p>
    <w:p w14:paraId="67D1FE50" w14:textId="07317FCF" w:rsidR="00D7774B" w:rsidRDefault="00D7774B" w:rsidP="00D7774B">
      <w:pPr>
        <w:jc w:val="center"/>
      </w:pPr>
      <w:r w:rsidRPr="00D7774B">
        <w:rPr>
          <w:noProof/>
        </w:rPr>
        <w:lastRenderedPageBreak/>
        <w:drawing>
          <wp:inline distT="0" distB="0" distL="0" distR="0" wp14:anchorId="1FBF0120" wp14:editId="390BE38F">
            <wp:extent cx="2946400" cy="2063111"/>
            <wp:effectExtent l="0" t="0" r="6350" b="0"/>
            <wp:docPr id="857165903" name="Picture 1" descr="A graph with different colors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165903" name="Picture 1" descr="A graph with different colors and numbers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50559" cy="2066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3299" w:rsidRPr="00933299">
        <w:rPr>
          <w:noProof/>
        </w:rPr>
        <w:drawing>
          <wp:inline distT="0" distB="0" distL="0" distR="0" wp14:anchorId="20B8E9B9" wp14:editId="5988721D">
            <wp:extent cx="2914650" cy="1993245"/>
            <wp:effectExtent l="0" t="0" r="0" b="7620"/>
            <wp:docPr id="131964243" name="Picture 1" descr="A graph with different colored bars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64243" name="Picture 1" descr="A graph with different colored bars and numbers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27338" cy="2001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634BA" w14:textId="7773C7BB" w:rsidR="00D7774B" w:rsidRPr="00123A96" w:rsidRDefault="00D7774B" w:rsidP="00123A96">
      <w:pPr>
        <w:jc w:val="center"/>
        <w:rPr>
          <w:b/>
          <w:bCs/>
        </w:rPr>
      </w:pPr>
      <w:r w:rsidRPr="00123A96">
        <w:rPr>
          <w:b/>
          <w:bCs/>
        </w:rPr>
        <w:t>Figure 4: A-MPR proposal when the channel is placed at the lower edge of the band n3.</w:t>
      </w:r>
    </w:p>
    <w:p w14:paraId="19763B6A" w14:textId="58BD7FEC" w:rsidR="00D7774B" w:rsidRDefault="00933299" w:rsidP="00AB6310">
      <w:r>
        <w:t>Comparing these results in the delta plot as shown in Figure 5.</w:t>
      </w:r>
    </w:p>
    <w:p w14:paraId="060E2F43" w14:textId="69E95F44" w:rsidR="00933299" w:rsidRDefault="00933299" w:rsidP="00933299">
      <w:pPr>
        <w:jc w:val="center"/>
      </w:pPr>
      <w:r w:rsidRPr="00933299">
        <w:rPr>
          <w:noProof/>
        </w:rPr>
        <w:drawing>
          <wp:inline distT="0" distB="0" distL="0" distR="0" wp14:anchorId="6DE3F236" wp14:editId="78DB6C0B">
            <wp:extent cx="2921000" cy="2176177"/>
            <wp:effectExtent l="0" t="0" r="0" b="0"/>
            <wp:docPr id="1345646253" name="Picture 1" descr="A graph with numbers and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646253" name="Picture 1" descr="A graph with numbers and a diagram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27603" cy="2181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33299">
        <w:rPr>
          <w:noProof/>
        </w:rPr>
        <w:drawing>
          <wp:inline distT="0" distB="0" distL="0" distR="0" wp14:anchorId="38F89F9A" wp14:editId="46894E49">
            <wp:extent cx="2957706" cy="2146300"/>
            <wp:effectExtent l="0" t="0" r="0" b="6350"/>
            <wp:docPr id="779521471" name="Picture 1" descr="A graph with numbers and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521471" name="Picture 1" descr="A graph with numbers and a line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65044" cy="215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7DA41" w14:textId="09546C25" w:rsidR="00933299" w:rsidRPr="00123A96" w:rsidRDefault="00933299" w:rsidP="00123A96">
      <w:pPr>
        <w:jc w:val="center"/>
        <w:rPr>
          <w:b/>
          <w:bCs/>
        </w:rPr>
      </w:pPr>
      <w:r w:rsidRPr="00123A96">
        <w:rPr>
          <w:b/>
          <w:bCs/>
        </w:rPr>
        <w:t>Figure 5: Delta between proposal and simulation results for n3 placed at the lower edge of the band.</w:t>
      </w:r>
      <w:r w:rsidR="00AA4BE2" w:rsidRPr="00123A96">
        <w:rPr>
          <w:b/>
          <w:bCs/>
        </w:rPr>
        <w:t xml:space="preserve"> </w:t>
      </w:r>
      <w:r w:rsidR="00AA4BE2" w:rsidRPr="00123A96">
        <w:rPr>
          <w:b/>
          <w:bCs/>
        </w:rPr>
        <w:br/>
        <w:t>Enough A-MPR have been included in the proposal.</w:t>
      </w:r>
    </w:p>
    <w:p w14:paraId="313029AB" w14:textId="2D753539" w:rsidR="00933299" w:rsidRDefault="00933299" w:rsidP="00AB6310">
      <w:r>
        <w:t>As seen from Figure 5 there is sufficient and even in some cases excessive A-MPR available for the UE.</w:t>
      </w:r>
    </w:p>
    <w:p w14:paraId="6287E1CC" w14:textId="44FF4E28" w:rsidR="00933299" w:rsidRDefault="00933299" w:rsidP="00933299">
      <w:pPr>
        <w:pStyle w:val="RAN4observation0"/>
      </w:pPr>
      <w:bookmarkStart w:id="14" w:name="_Toc149826863"/>
      <w:r>
        <w:t>In multiple cases there are excessive A-MPR available for the UE.</w:t>
      </w:r>
      <w:bookmarkEnd w:id="14"/>
    </w:p>
    <w:p w14:paraId="4C8A4249" w14:textId="2B8F8346" w:rsidR="00933299" w:rsidRPr="00933299" w:rsidRDefault="00AA4BE2" w:rsidP="00933299">
      <w:r>
        <w:t>However, in some cases especially for 60kHz SCS there are areas where the A-MPR proposal i</w:t>
      </w:r>
      <w:r w:rsidR="00A36402">
        <w:t>s insufficient as shown in Figure 6 with the worst-cases.</w:t>
      </w:r>
    </w:p>
    <w:p w14:paraId="60C1B1EF" w14:textId="39DE6656" w:rsidR="00A42061" w:rsidRDefault="00AA4BE2" w:rsidP="00A42061">
      <w:pPr>
        <w:rPr>
          <w:noProof/>
        </w:rPr>
      </w:pPr>
      <w:bookmarkStart w:id="15" w:name="_Hlk142501710"/>
      <w:r w:rsidRPr="00AA4BE2">
        <w:rPr>
          <w:noProof/>
        </w:rPr>
        <w:drawing>
          <wp:inline distT="0" distB="0" distL="0" distR="0" wp14:anchorId="71B68700" wp14:editId="65008429">
            <wp:extent cx="3068320" cy="2161586"/>
            <wp:effectExtent l="0" t="0" r="0" b="0"/>
            <wp:docPr id="244522225" name="Picture 1" descr="A graph of a graph with different colored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522225" name="Picture 1" descr="A graph of a graph with different colored bars&#10;&#10;Description automatically generated with medium confidenc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79651" cy="2169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4BE2">
        <w:rPr>
          <w:noProof/>
        </w:rPr>
        <w:t xml:space="preserve"> </w:t>
      </w:r>
      <w:r w:rsidRPr="00AA4BE2">
        <w:rPr>
          <w:noProof/>
        </w:rPr>
        <w:drawing>
          <wp:inline distT="0" distB="0" distL="0" distR="0" wp14:anchorId="3F4746D8" wp14:editId="55033035">
            <wp:extent cx="2891790" cy="2191672"/>
            <wp:effectExtent l="0" t="0" r="3810" b="0"/>
            <wp:docPr id="1453827332" name="Picture 1" descr="A graph with numbers and a number of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827332" name="Picture 1" descr="A graph with numbers and a number of bars&#10;&#10;Description automatically generated with medium confidenc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98421" cy="2196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28D56" w14:textId="08C7AB85" w:rsidR="00AA4BE2" w:rsidRPr="00123A96" w:rsidRDefault="00AA4BE2" w:rsidP="00123A96">
      <w:pPr>
        <w:jc w:val="center"/>
        <w:rPr>
          <w:b/>
          <w:bCs/>
        </w:rPr>
      </w:pPr>
      <w:r w:rsidRPr="00123A96">
        <w:rPr>
          <w:b/>
          <w:bCs/>
        </w:rPr>
        <w:t>Figure 6: Delta between proposal and simulation results for n3 placed at the lower edge of the band.</w:t>
      </w:r>
      <w:r w:rsidRPr="00123A96">
        <w:rPr>
          <w:b/>
          <w:bCs/>
        </w:rPr>
        <w:br/>
        <w:t>Not enough A-MPR have been included in the proposal.</w:t>
      </w:r>
    </w:p>
    <w:p w14:paraId="450E5100" w14:textId="77777777" w:rsidR="00A36402" w:rsidRDefault="00A36402" w:rsidP="00A42061"/>
    <w:p w14:paraId="1082D2FF" w14:textId="2F5066D0" w:rsidR="00A36402" w:rsidRDefault="00A36402" w:rsidP="00A36402">
      <w:pPr>
        <w:pStyle w:val="RAN4observation0"/>
      </w:pPr>
      <w:bookmarkStart w:id="16" w:name="_Toc149826864"/>
      <w:r>
        <w:t>There are cases, especially for 60 kHz SCS, where the A-MPR proposal is insufficient.</w:t>
      </w:r>
      <w:bookmarkEnd w:id="16"/>
      <w:r>
        <w:t xml:space="preserve"> </w:t>
      </w:r>
    </w:p>
    <w:p w14:paraId="5939B290" w14:textId="3E2FFF79" w:rsidR="00AA4BE2" w:rsidRDefault="00A36402" w:rsidP="00A42061">
      <w:r>
        <w:t xml:space="preserve">All the areas with issues are the first few RBs which is affected most by the ECC additional requirements. To rectify this the A-MPR </w:t>
      </w:r>
      <w:r w:rsidR="000E1C61">
        <w:t>for the area have been modified and</w:t>
      </w:r>
      <w:r w:rsidR="00094CE2">
        <w:t>/or assigned different A-MPR</w:t>
      </w:r>
      <w:r>
        <w:t>. This have been included to the accompanying draftCR in [8].</w:t>
      </w:r>
    </w:p>
    <w:p w14:paraId="47B7D84F" w14:textId="4D69CEBA" w:rsidR="00AB6310" w:rsidRDefault="00AB6310" w:rsidP="00AB6310">
      <w:pPr>
        <w:pStyle w:val="RAN4proposal"/>
      </w:pPr>
      <w:bookmarkStart w:id="17" w:name="_Toc142590928"/>
      <w:bookmarkStart w:id="18" w:name="_Toc149826865"/>
      <w:bookmarkEnd w:id="15"/>
      <w:r>
        <w:t xml:space="preserve">RAN4 </w:t>
      </w:r>
      <w:r w:rsidR="002830C3">
        <w:t xml:space="preserve">shall </w:t>
      </w:r>
      <w:r w:rsidR="00691E50">
        <w:t>consider</w:t>
      </w:r>
      <w:r>
        <w:t xml:space="preserve"> </w:t>
      </w:r>
      <w:r w:rsidR="00CC04C8">
        <w:t>the correction to the A-MPR for n3 as presented in the accompanying draftCR [8]</w:t>
      </w:r>
      <w:r>
        <w:t>.</w:t>
      </w:r>
      <w:bookmarkEnd w:id="17"/>
      <w:bookmarkEnd w:id="18"/>
    </w:p>
    <w:p w14:paraId="6329BE17" w14:textId="48ADBA9E" w:rsidR="00A36402" w:rsidRPr="00A36402" w:rsidRDefault="00A36402" w:rsidP="00A36402">
      <w:r>
        <w:t>All the comparison plots are included in Annex B for reference.</w:t>
      </w:r>
    </w:p>
    <w:p w14:paraId="095DD718" w14:textId="4D5981AC" w:rsidR="00F63E9C" w:rsidRPr="008D0476" w:rsidRDefault="00F63E9C" w:rsidP="00F63E9C">
      <w:pPr>
        <w:pStyle w:val="RAN4H2"/>
      </w:pPr>
      <w:r w:rsidRPr="008D0476">
        <w:t>A-MPR Study and Proposals for n38</w:t>
      </w:r>
    </w:p>
    <w:p w14:paraId="6D7420DE" w14:textId="1BB47EC0" w:rsidR="004B2CBF" w:rsidRDefault="00CC04C8" w:rsidP="00FE61E5">
      <w:r>
        <w:t xml:space="preserve">As presented in [6] </w:t>
      </w:r>
      <w:r w:rsidR="002830C3">
        <w:t>and</w:t>
      </w:r>
      <w:r>
        <w:t xml:space="preserve"> discussed during previous meetings, the needed A-MPR for n38 can be covered with the existing NS.</w:t>
      </w:r>
      <w:r w:rsidR="008F3853">
        <w:t xml:space="preserve"> Hence, there is no need for further verification.</w:t>
      </w:r>
    </w:p>
    <w:p w14:paraId="722476AD" w14:textId="4178FF34" w:rsidR="008F3853" w:rsidRPr="008F3853" w:rsidRDefault="008F3853" w:rsidP="008F3853">
      <w:pPr>
        <w:pStyle w:val="RAN4observation0"/>
        <w:spacing w:before="120" w:after="120"/>
      </w:pPr>
      <w:bookmarkStart w:id="19" w:name="_Toc149826866"/>
      <w:r>
        <w:t>There is no need for further verification of A-MPR for band n38.</w:t>
      </w:r>
      <w:bookmarkEnd w:id="19"/>
    </w:p>
    <w:p w14:paraId="1B95CDA5" w14:textId="77777777" w:rsidR="00CD7492" w:rsidRPr="008C39F7" w:rsidRDefault="00CD7492" w:rsidP="00A7688D">
      <w:pPr>
        <w:pStyle w:val="RAN4H1"/>
      </w:pPr>
      <w:bookmarkStart w:id="20" w:name="_Toc116995848"/>
      <w:r w:rsidRPr="008C39F7">
        <w:t>Conclusion</w:t>
      </w:r>
      <w:bookmarkEnd w:id="20"/>
    </w:p>
    <w:p w14:paraId="5F3F27E0" w14:textId="77777777" w:rsidR="00E55751" w:rsidRPr="008C39F7" w:rsidRDefault="008B0961" w:rsidP="00936159">
      <w:r w:rsidRPr="008C39F7">
        <w:t>In the paper, t</w:t>
      </w:r>
      <w:r w:rsidR="005B4801" w:rsidRPr="008C39F7">
        <w:t xml:space="preserve">he following Observations </w:t>
      </w:r>
      <w:r w:rsidRPr="008C39F7">
        <w:t>and</w:t>
      </w:r>
      <w:r w:rsidR="005B4801" w:rsidRPr="008C39F7">
        <w:t xml:space="preserve"> Proposals were made:</w:t>
      </w:r>
    </w:p>
    <w:p w14:paraId="1EFB1A06" w14:textId="3EF8E691" w:rsidR="00273724" w:rsidRDefault="00A4355E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r w:rsidRPr="008C39F7">
        <w:rPr>
          <w:i/>
          <w:iCs/>
          <w:u w:val="single"/>
        </w:rPr>
        <w:fldChar w:fldCharType="begin"/>
      </w:r>
      <w:r w:rsidRPr="008C39F7">
        <w:rPr>
          <w:i/>
          <w:iCs/>
          <w:u w:val="single"/>
        </w:rPr>
        <w:instrText xml:space="preserve"> TOC \n \h \z \t "RAN4 proposal,5,RAN4 observation,4" </w:instrText>
      </w:r>
      <w:r w:rsidRPr="008C39F7">
        <w:rPr>
          <w:i/>
          <w:iCs/>
          <w:u w:val="single"/>
        </w:rPr>
        <w:fldChar w:fldCharType="separate"/>
      </w:r>
      <w:hyperlink w:anchor="_Toc149826860" w:history="1">
        <w:r w:rsidR="00273724" w:rsidRPr="006F21C6">
          <w:rPr>
            <w:rStyle w:val="Hyperlink"/>
            <w:b/>
            <w:noProof/>
          </w:rPr>
          <w:t>Observation 1:</w:t>
        </w:r>
        <w:r w:rsidR="00273724" w:rsidRPr="006F21C6">
          <w:rPr>
            <w:rStyle w:val="Hyperlink"/>
            <w:noProof/>
          </w:rPr>
          <w:t xml:space="preserve"> Very large values of A-MPR, even above 20 dB, are required if the channel is placed at the lower edge of the band n3.</w:t>
        </w:r>
      </w:hyperlink>
    </w:p>
    <w:p w14:paraId="222227C1" w14:textId="634DD15E" w:rsidR="00273724" w:rsidRDefault="00153ED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9826861" w:history="1">
        <w:r w:rsidR="00273724" w:rsidRPr="006F21C6">
          <w:rPr>
            <w:rStyle w:val="Hyperlink"/>
            <w:b/>
            <w:noProof/>
          </w:rPr>
          <w:t>Observation 2:</w:t>
        </w:r>
        <w:r w:rsidR="00273724" w:rsidRPr="006F21C6">
          <w:rPr>
            <w:rStyle w:val="Hyperlink"/>
            <w:noProof/>
          </w:rPr>
          <w:t xml:space="preserve"> Smaller A-MPR is required for channel BWs from 30 to 50 MHz if the channel is at the upper edge of the band n3.</w:t>
        </w:r>
      </w:hyperlink>
    </w:p>
    <w:p w14:paraId="135BED35" w14:textId="51DAF98B" w:rsidR="00273724" w:rsidRDefault="00153ED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9826862" w:history="1">
        <w:r w:rsidR="00273724" w:rsidRPr="006F21C6">
          <w:rPr>
            <w:rStyle w:val="Hyperlink"/>
            <w:b/>
            <w:noProof/>
          </w:rPr>
          <w:t>Observation 3:</w:t>
        </w:r>
        <w:r w:rsidR="00273724" w:rsidRPr="006F21C6">
          <w:rPr>
            <w:rStyle w:val="Hyperlink"/>
            <w:noProof/>
          </w:rPr>
          <w:t xml:space="preserve"> A-MPR can be avoided for some channel placements of specific channel bandwidths.</w:t>
        </w:r>
      </w:hyperlink>
    </w:p>
    <w:p w14:paraId="48A7D8C7" w14:textId="2A76BCBA" w:rsidR="00273724" w:rsidRDefault="00153ED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9826863" w:history="1">
        <w:r w:rsidR="00273724" w:rsidRPr="006F21C6">
          <w:rPr>
            <w:rStyle w:val="Hyperlink"/>
            <w:b/>
            <w:noProof/>
          </w:rPr>
          <w:t>Observation 4:</w:t>
        </w:r>
        <w:r w:rsidR="00273724" w:rsidRPr="006F21C6">
          <w:rPr>
            <w:rStyle w:val="Hyperlink"/>
            <w:noProof/>
          </w:rPr>
          <w:t xml:space="preserve"> In multiple cases there are excessive A-MPR available for the UE.</w:t>
        </w:r>
      </w:hyperlink>
    </w:p>
    <w:p w14:paraId="6A3431EB" w14:textId="481E61EC" w:rsidR="00273724" w:rsidRDefault="00153ED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9826864" w:history="1">
        <w:r w:rsidR="00273724" w:rsidRPr="006F21C6">
          <w:rPr>
            <w:rStyle w:val="Hyperlink"/>
            <w:b/>
            <w:noProof/>
          </w:rPr>
          <w:t>Observation 5:</w:t>
        </w:r>
        <w:r w:rsidR="00273724" w:rsidRPr="006F21C6">
          <w:rPr>
            <w:rStyle w:val="Hyperlink"/>
            <w:noProof/>
          </w:rPr>
          <w:t xml:space="preserve"> There are cases, especially for 60 kHz SCS, where the A-MPR proposal is insufficient.</w:t>
        </w:r>
      </w:hyperlink>
    </w:p>
    <w:p w14:paraId="6F6BE63A" w14:textId="0DC9D9CA" w:rsidR="00273724" w:rsidRDefault="00153ED1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2"/>
          <w14:ligatures w14:val="standardContextual"/>
        </w:rPr>
      </w:pPr>
      <w:hyperlink w:anchor="_Toc149826865" w:history="1">
        <w:r w:rsidR="00273724" w:rsidRPr="006F21C6">
          <w:rPr>
            <w:rStyle w:val="Hyperlink"/>
            <w:noProof/>
          </w:rPr>
          <w:t>Proposal 1: RAN4 shall consider the correction to the A-MPR for n3 as presented in the accompanying draftCR [8].</w:t>
        </w:r>
      </w:hyperlink>
    </w:p>
    <w:p w14:paraId="196C2174" w14:textId="1958CD76" w:rsidR="00273724" w:rsidRDefault="00153ED1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9826866" w:history="1">
        <w:r w:rsidR="00273724" w:rsidRPr="006F21C6">
          <w:rPr>
            <w:rStyle w:val="Hyperlink"/>
            <w:b/>
            <w:noProof/>
          </w:rPr>
          <w:t>Observation 6:</w:t>
        </w:r>
        <w:r w:rsidR="00273724" w:rsidRPr="006F21C6">
          <w:rPr>
            <w:rStyle w:val="Hyperlink"/>
            <w:noProof/>
          </w:rPr>
          <w:t xml:space="preserve"> There is no need for further verification of A-MPR for band n38.</w:t>
        </w:r>
      </w:hyperlink>
    </w:p>
    <w:p w14:paraId="1B5C89ED" w14:textId="644C25A5" w:rsidR="008C39F7" w:rsidRPr="008C39F7" w:rsidRDefault="00A4355E" w:rsidP="008C39F7">
      <w:r w:rsidRPr="008C39F7">
        <w:fldChar w:fldCharType="end"/>
      </w:r>
      <w:bookmarkStart w:id="21" w:name="_Toc116995849"/>
    </w:p>
    <w:p w14:paraId="4823FDEC" w14:textId="77777777" w:rsidR="003B659E" w:rsidRPr="008C39F7" w:rsidRDefault="003B659E" w:rsidP="0060543D">
      <w:pPr>
        <w:pStyle w:val="RAN4H1"/>
        <w:numPr>
          <w:ilvl w:val="0"/>
          <w:numId w:val="0"/>
        </w:numPr>
        <w:ind w:left="360" w:hanging="360"/>
      </w:pPr>
      <w:r w:rsidRPr="008C39F7">
        <w:t>References</w:t>
      </w:r>
      <w:bookmarkEnd w:id="21"/>
    </w:p>
    <w:p w14:paraId="34396795" w14:textId="77777777" w:rsidR="006C2AEF" w:rsidRDefault="006C2AEF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bookmarkStart w:id="22" w:name="_Ref114500673"/>
      <w:bookmarkStart w:id="23" w:name="_Ref131588678"/>
      <w:bookmarkEnd w:id="22"/>
      <w:r w:rsidRPr="00E03744">
        <w:t>RP-230782</w:t>
      </w:r>
      <w:r>
        <w:t xml:space="preserve">, </w:t>
      </w:r>
      <w:r w:rsidRPr="000029CD">
        <w:t>Revised WID: NR Support for UAV (Uncrewed Aerial Vehicles)</w:t>
      </w:r>
      <w:bookmarkEnd w:id="23"/>
    </w:p>
    <w:p w14:paraId="19478D22" w14:textId="77777777" w:rsidR="006C2AEF" w:rsidRDefault="006C2AEF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bookmarkStart w:id="24" w:name="_Ref131587119"/>
      <w:r w:rsidRPr="002B73E7">
        <w:t>RP-230025</w:t>
      </w:r>
      <w:r>
        <w:t>/</w:t>
      </w:r>
      <w:r w:rsidRPr="00B42F16">
        <w:t>R4-2304033</w:t>
      </w:r>
      <w:r>
        <w:t xml:space="preserve">, </w:t>
      </w:r>
      <w:r w:rsidRPr="00707B6A">
        <w:t xml:space="preserve">Reply to LS to 3GPP on ECC request for </w:t>
      </w:r>
      <w:proofErr w:type="spellStart"/>
      <w:r w:rsidRPr="00707B6A">
        <w:t>standardisation</w:t>
      </w:r>
      <w:proofErr w:type="spellEnd"/>
      <w:r w:rsidRPr="00707B6A">
        <w:t xml:space="preserve"> support related to ECC Decision (22)07 on “</w:t>
      </w:r>
      <w:proofErr w:type="spellStart"/>
      <w:r w:rsidRPr="00707B6A">
        <w:t>harmonised</w:t>
      </w:r>
      <w:proofErr w:type="spellEnd"/>
      <w:r w:rsidRPr="00707B6A">
        <w:t xml:space="preserve"> framework on aerial UE usage in MFCN </w:t>
      </w:r>
      <w:proofErr w:type="spellStart"/>
      <w:r w:rsidRPr="00707B6A">
        <w:t>harmonised</w:t>
      </w:r>
      <w:proofErr w:type="spellEnd"/>
      <w:r w:rsidRPr="00707B6A">
        <w:t xml:space="preserve"> bands”</w:t>
      </w:r>
      <w:r>
        <w:t xml:space="preserve">, </w:t>
      </w:r>
      <w:r w:rsidRPr="00707B6A">
        <w:t>ETSI TC MSG/TFES</w:t>
      </w:r>
      <w:bookmarkEnd w:id="24"/>
    </w:p>
    <w:p w14:paraId="1F039F60" w14:textId="77777777" w:rsidR="00484FDC" w:rsidRDefault="00484FDC" w:rsidP="00484FDC">
      <w:pPr>
        <w:pStyle w:val="ListParagraph"/>
        <w:numPr>
          <w:ilvl w:val="0"/>
          <w:numId w:val="5"/>
        </w:numPr>
        <w:ind w:right="-22"/>
      </w:pPr>
      <w:bookmarkStart w:id="25" w:name="_Ref148449867"/>
      <w:r w:rsidRPr="00B56B46">
        <w:t>R4-2317629</w:t>
      </w:r>
      <w:r>
        <w:t xml:space="preserve">, </w:t>
      </w:r>
      <w:r w:rsidRPr="00B56B46">
        <w:rPr>
          <w:i/>
          <w:iCs/>
        </w:rPr>
        <w:t>“WF on LTE and NR UAV RF requirements”;</w:t>
      </w:r>
      <w:r>
        <w:t xml:space="preserve"> Nokia; RAN4 #108bis, Xiamen, China; </w:t>
      </w:r>
      <w:proofErr w:type="gramStart"/>
      <w:r>
        <w:t>October,</w:t>
      </w:r>
      <w:proofErr w:type="gramEnd"/>
      <w:r>
        <w:t xml:space="preserve"> 9-13, 2023.</w:t>
      </w:r>
      <w:bookmarkEnd w:id="25"/>
      <w:r>
        <w:t xml:space="preserve"> </w:t>
      </w:r>
    </w:p>
    <w:p w14:paraId="6905E9C2" w14:textId="77777777" w:rsidR="00484FDC" w:rsidRDefault="00484FDC" w:rsidP="00484FDC">
      <w:pPr>
        <w:pStyle w:val="ListParagraph"/>
        <w:numPr>
          <w:ilvl w:val="0"/>
          <w:numId w:val="5"/>
        </w:numPr>
        <w:ind w:right="-22"/>
      </w:pPr>
      <w:bookmarkStart w:id="26" w:name="_Ref148449882"/>
      <w:r w:rsidRPr="00B56B46">
        <w:t>R4-231762</w:t>
      </w:r>
      <w:r>
        <w:t xml:space="preserve">7, </w:t>
      </w:r>
      <w:r w:rsidRPr="00B56B46">
        <w:rPr>
          <w:i/>
          <w:iCs/>
        </w:rPr>
        <w:t>“Running draft CR to TS 38.101-1 - Introduction of Aerial UEs support”;</w:t>
      </w:r>
      <w:r>
        <w:t xml:space="preserve"> </w:t>
      </w:r>
      <w:r w:rsidRPr="00B56B46">
        <w:t>Ericsson, Nokia, Huawei</w:t>
      </w:r>
      <w:r>
        <w:t xml:space="preserve">; RAN4 #108bis, Xiamen, China; </w:t>
      </w:r>
      <w:proofErr w:type="gramStart"/>
      <w:r>
        <w:t>October,</w:t>
      </w:r>
      <w:proofErr w:type="gramEnd"/>
      <w:r>
        <w:t xml:space="preserve"> 9-13, 2023.</w:t>
      </w:r>
      <w:bookmarkEnd w:id="26"/>
      <w:r>
        <w:t xml:space="preserve"> </w:t>
      </w:r>
    </w:p>
    <w:p w14:paraId="22E5A70C" w14:textId="77777777" w:rsidR="00484FDC" w:rsidRDefault="00484FDC" w:rsidP="00484FDC">
      <w:pPr>
        <w:pStyle w:val="ListParagraph"/>
        <w:numPr>
          <w:ilvl w:val="0"/>
          <w:numId w:val="5"/>
        </w:numPr>
        <w:ind w:right="-22"/>
      </w:pPr>
      <w:bookmarkStart w:id="27" w:name="_Ref148449884"/>
      <w:r w:rsidRPr="00B56B46">
        <w:t>R4-231762</w:t>
      </w:r>
      <w:r>
        <w:t xml:space="preserve">8, </w:t>
      </w:r>
      <w:r w:rsidRPr="00AC3679">
        <w:rPr>
          <w:i/>
          <w:iCs/>
        </w:rPr>
        <w:t>“Running Draft CR to TS 36.101 on additional OOBE requirements for Aerial UEs”;</w:t>
      </w:r>
      <w:r>
        <w:t xml:space="preserve"> </w:t>
      </w:r>
      <w:r w:rsidRPr="00B56B46">
        <w:t>Huawei, HiSilicon, Nokia, Nokia Shanghai Bell, Qualcomm, Ericsson</w:t>
      </w:r>
      <w:r>
        <w:t xml:space="preserve">; RAN4 #108bis, Xiamen, China; </w:t>
      </w:r>
      <w:proofErr w:type="gramStart"/>
      <w:r>
        <w:t>October,</w:t>
      </w:r>
      <w:proofErr w:type="gramEnd"/>
      <w:r>
        <w:t xml:space="preserve"> 9-13, 2023.</w:t>
      </w:r>
      <w:bookmarkEnd w:id="27"/>
      <w:r>
        <w:t xml:space="preserve"> </w:t>
      </w:r>
    </w:p>
    <w:p w14:paraId="7807C09A" w14:textId="22C99BDF" w:rsidR="00CC04C8" w:rsidRDefault="00CC04C8" w:rsidP="00484FDC">
      <w:pPr>
        <w:pStyle w:val="ListParagraph"/>
        <w:numPr>
          <w:ilvl w:val="0"/>
          <w:numId w:val="5"/>
        </w:numPr>
        <w:ind w:right="-22"/>
      </w:pPr>
      <w:r w:rsidRPr="00CC04C8">
        <w:t>R4-2316091</w:t>
      </w:r>
      <w:r>
        <w:t xml:space="preserve">, </w:t>
      </w:r>
      <w:r w:rsidRPr="00CC04C8">
        <w:t>Proposal for power back off for aerial NR UEs</w:t>
      </w:r>
      <w:r>
        <w:t xml:space="preserve">, </w:t>
      </w:r>
      <w:r w:rsidRPr="00B56B46">
        <w:t>Nokia, Nokia Shanghai Bell</w:t>
      </w:r>
    </w:p>
    <w:p w14:paraId="77894A97" w14:textId="383A0B75" w:rsidR="00CC04C8" w:rsidRDefault="00CC04C8" w:rsidP="00CC04C8">
      <w:pPr>
        <w:pStyle w:val="ListParagraph"/>
        <w:numPr>
          <w:ilvl w:val="0"/>
          <w:numId w:val="5"/>
        </w:numPr>
        <w:ind w:right="-22"/>
      </w:pPr>
      <w:r w:rsidRPr="00CC04C8">
        <w:t>R4-2316092</w:t>
      </w:r>
      <w:r>
        <w:t xml:space="preserve">, </w:t>
      </w:r>
      <w:r w:rsidRPr="00CC04C8">
        <w:t xml:space="preserve">Proposal for power back off for aerial </w:t>
      </w:r>
      <w:r>
        <w:t>LTE</w:t>
      </w:r>
      <w:r w:rsidRPr="00CC04C8">
        <w:t xml:space="preserve"> UEs</w:t>
      </w:r>
      <w:r>
        <w:t xml:space="preserve">, </w:t>
      </w:r>
      <w:r w:rsidRPr="00B56B46">
        <w:t>Nokia, Nokia Shanghai Bell</w:t>
      </w:r>
    </w:p>
    <w:p w14:paraId="439470D9" w14:textId="351044D7" w:rsidR="00CC04C8" w:rsidRDefault="00153ED1" w:rsidP="00CC04C8">
      <w:pPr>
        <w:pStyle w:val="ListParagraph"/>
        <w:numPr>
          <w:ilvl w:val="0"/>
          <w:numId w:val="5"/>
        </w:numPr>
        <w:ind w:right="-22"/>
      </w:pPr>
      <w:r w:rsidRPr="00153ED1">
        <w:t>R4-2320028</w:t>
      </w:r>
      <w:r w:rsidR="00CC04C8">
        <w:t xml:space="preserve">, </w:t>
      </w:r>
      <w:r w:rsidR="00CC04C8" w:rsidRPr="00CC04C8">
        <w:t>draftCR for remaining open issues for power back off for aerial NR UEs</w:t>
      </w:r>
      <w:r w:rsidR="00CC04C8">
        <w:t xml:space="preserve">, </w:t>
      </w:r>
      <w:r w:rsidR="00CC04C8" w:rsidRPr="00B56B46">
        <w:t>Nokia, Nokia Shanghai Bell</w:t>
      </w:r>
    </w:p>
    <w:p w14:paraId="23586D0A" w14:textId="088C4BCC" w:rsidR="00CC04C8" w:rsidRDefault="00153ED1" w:rsidP="00CC04C8">
      <w:pPr>
        <w:pStyle w:val="ListParagraph"/>
        <w:numPr>
          <w:ilvl w:val="0"/>
          <w:numId w:val="5"/>
        </w:numPr>
        <w:ind w:right="-22"/>
      </w:pPr>
      <w:r w:rsidRPr="00153ED1">
        <w:t>R4-23200</w:t>
      </w:r>
      <w:r>
        <w:t>30</w:t>
      </w:r>
      <w:r w:rsidR="00CC04C8">
        <w:t xml:space="preserve">, </w:t>
      </w:r>
      <w:r w:rsidR="00CC04C8" w:rsidRPr="00CC04C8">
        <w:t xml:space="preserve">draftCR for remaining open issues for power back off for aerial </w:t>
      </w:r>
      <w:r w:rsidR="00CC04C8">
        <w:t>LTE</w:t>
      </w:r>
      <w:r w:rsidR="00CC04C8" w:rsidRPr="00CC04C8">
        <w:t xml:space="preserve"> UEs</w:t>
      </w:r>
      <w:r w:rsidR="00CC04C8">
        <w:t xml:space="preserve">, </w:t>
      </w:r>
      <w:r w:rsidR="00CC04C8" w:rsidRPr="00B56B46">
        <w:t>Nokia, Nokia Shanghai Bell</w:t>
      </w:r>
    </w:p>
    <w:p w14:paraId="7FA53AE9" w14:textId="30B9FCFD" w:rsidR="00CC04C8" w:rsidRDefault="00CC04C8" w:rsidP="00CC04C8">
      <w:pPr>
        <w:pStyle w:val="ListParagraph"/>
        <w:ind w:right="-22"/>
      </w:pPr>
    </w:p>
    <w:p w14:paraId="67B38139" w14:textId="77777777" w:rsidR="0072367E" w:rsidRDefault="0072367E" w:rsidP="00CC04C8">
      <w:pPr>
        <w:pStyle w:val="ListParagraph"/>
        <w:ind w:right="-22"/>
      </w:pPr>
    </w:p>
    <w:p w14:paraId="36608E79" w14:textId="72E3E630" w:rsidR="004B30A1" w:rsidRPr="008C39F7" w:rsidRDefault="004B30A1" w:rsidP="004B30A1">
      <w:pPr>
        <w:pStyle w:val="RAN4H1"/>
        <w:numPr>
          <w:ilvl w:val="0"/>
          <w:numId w:val="0"/>
        </w:numPr>
        <w:ind w:left="360" w:hanging="360"/>
      </w:pPr>
      <w:r>
        <w:t>Annex A</w:t>
      </w:r>
    </w:p>
    <w:bookmarkStart w:id="28" w:name="_MON_1760436551"/>
    <w:bookmarkEnd w:id="28"/>
    <w:p w14:paraId="7B1E37F2" w14:textId="6984741E" w:rsidR="00DC546A" w:rsidRDefault="00A36402" w:rsidP="00DC546A">
      <w:r>
        <w:object w:dxaOrig="1515" w:dyaOrig="986" w14:anchorId="196789A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7pt;height:49.05pt" o:ole="">
            <v:imagedata r:id="rId25" o:title=""/>
          </v:shape>
          <o:OLEObject Type="Embed" ProgID="Word.Document.12" ShapeID="_x0000_i1025" DrawAspect="Icon" ObjectID="_1760528755" r:id="rId26">
            <o:FieldCodes>\s</o:FieldCodes>
          </o:OLEObject>
        </w:object>
      </w:r>
      <w:bookmarkStart w:id="29" w:name="_MON_1760436549"/>
      <w:bookmarkEnd w:id="29"/>
      <w:r>
        <w:object w:dxaOrig="1515" w:dyaOrig="986" w14:anchorId="11AAAE73">
          <v:shape id="_x0000_i1026" type="#_x0000_t75" style="width:75.7pt;height:49.05pt" o:ole="">
            <v:imagedata r:id="rId27" o:title=""/>
          </v:shape>
          <o:OLEObject Type="Embed" ProgID="Word.Document.12" ShapeID="_x0000_i1026" DrawAspect="Icon" ObjectID="_1760528756" r:id="rId28">
            <o:FieldCodes>\s</o:FieldCodes>
          </o:OLEObject>
        </w:object>
      </w:r>
      <w:bookmarkStart w:id="30" w:name="_MON_1760436546"/>
      <w:bookmarkEnd w:id="30"/>
      <w:r>
        <w:object w:dxaOrig="1515" w:dyaOrig="986" w14:anchorId="4F58ECF4">
          <v:shape id="_x0000_i1027" type="#_x0000_t75" style="width:75.7pt;height:49.05pt" o:ole="">
            <v:imagedata r:id="rId29" o:title=""/>
          </v:shape>
          <o:OLEObject Type="Embed" ProgID="Word.Document.12" ShapeID="_x0000_i1027" DrawAspect="Icon" ObjectID="_1760528757" r:id="rId30">
            <o:FieldCodes>\s</o:FieldCodes>
          </o:OLEObject>
        </w:object>
      </w:r>
      <w:bookmarkStart w:id="31" w:name="_MON_1760436544"/>
      <w:bookmarkEnd w:id="31"/>
      <w:r>
        <w:object w:dxaOrig="1515" w:dyaOrig="986" w14:anchorId="6FDD3976">
          <v:shape id="_x0000_i1028" type="#_x0000_t75" style="width:75.7pt;height:49.05pt" o:ole="">
            <v:imagedata r:id="rId31" o:title=""/>
          </v:shape>
          <o:OLEObject Type="Embed" ProgID="Word.Document.12" ShapeID="_x0000_i1028" DrawAspect="Icon" ObjectID="_1760528758" r:id="rId32">
            <o:FieldCodes>\s</o:FieldCodes>
          </o:OLEObject>
        </w:object>
      </w:r>
      <w:bookmarkStart w:id="32" w:name="_MON_1760436542"/>
      <w:bookmarkEnd w:id="32"/>
      <w:r>
        <w:object w:dxaOrig="1515" w:dyaOrig="986" w14:anchorId="7227CE01">
          <v:shape id="_x0000_i1029" type="#_x0000_t75" style="width:75.7pt;height:49.05pt" o:ole="">
            <v:imagedata r:id="rId33" o:title=""/>
          </v:shape>
          <o:OLEObject Type="Embed" ProgID="Word.Document.12" ShapeID="_x0000_i1029" DrawAspect="Icon" ObjectID="_1760528759" r:id="rId34">
            <o:FieldCodes>\s</o:FieldCodes>
          </o:OLEObject>
        </w:object>
      </w:r>
      <w:bookmarkStart w:id="33" w:name="_MON_1760436540"/>
      <w:bookmarkEnd w:id="33"/>
      <w:r>
        <w:object w:dxaOrig="1515" w:dyaOrig="986" w14:anchorId="58ADC9D9">
          <v:shape id="_x0000_i1030" type="#_x0000_t75" style="width:75.7pt;height:49.05pt" o:ole="">
            <v:imagedata r:id="rId35" o:title=""/>
          </v:shape>
          <o:OLEObject Type="Embed" ProgID="Word.Document.12" ShapeID="_x0000_i1030" DrawAspect="Icon" ObjectID="_1760528760" r:id="rId36">
            <o:FieldCodes>\s</o:FieldCodes>
          </o:OLEObject>
        </w:object>
      </w:r>
      <w:bookmarkStart w:id="34" w:name="_MON_1760436537"/>
      <w:bookmarkEnd w:id="34"/>
      <w:r>
        <w:object w:dxaOrig="1515" w:dyaOrig="986" w14:anchorId="04FC8C1D">
          <v:shape id="_x0000_i1031" type="#_x0000_t75" style="width:75.7pt;height:49.05pt" o:ole="">
            <v:imagedata r:id="rId37" o:title=""/>
          </v:shape>
          <o:OLEObject Type="Embed" ProgID="Word.Document.12" ShapeID="_x0000_i1031" DrawAspect="Icon" ObjectID="_1760528761" r:id="rId38">
            <o:FieldCodes>\s</o:FieldCodes>
          </o:OLEObject>
        </w:object>
      </w:r>
      <w:bookmarkStart w:id="35" w:name="_MON_1760436535"/>
      <w:bookmarkEnd w:id="35"/>
      <w:r>
        <w:object w:dxaOrig="1515" w:dyaOrig="986" w14:anchorId="02A3FCF1">
          <v:shape id="_x0000_i1032" type="#_x0000_t75" style="width:75.7pt;height:49.05pt" o:ole="">
            <v:imagedata r:id="rId39" o:title=""/>
          </v:shape>
          <o:OLEObject Type="Embed" ProgID="Word.Document.12" ShapeID="_x0000_i1032" DrawAspect="Icon" ObjectID="_1760528762" r:id="rId40">
            <o:FieldCodes>\s</o:FieldCodes>
          </o:OLEObject>
        </w:object>
      </w:r>
      <w:bookmarkStart w:id="36" w:name="_MON_1760436533"/>
      <w:bookmarkEnd w:id="36"/>
      <w:r>
        <w:object w:dxaOrig="1515" w:dyaOrig="986" w14:anchorId="04E18791">
          <v:shape id="_x0000_i1033" type="#_x0000_t75" style="width:75.7pt;height:49.05pt" o:ole="">
            <v:imagedata r:id="rId41" o:title=""/>
          </v:shape>
          <o:OLEObject Type="Embed" ProgID="Word.Document.12" ShapeID="_x0000_i1033" DrawAspect="Icon" ObjectID="_1760528763" r:id="rId42">
            <o:FieldCodes>\s</o:FieldCodes>
          </o:OLEObject>
        </w:object>
      </w:r>
      <w:bookmarkStart w:id="37" w:name="_MON_1760436530"/>
      <w:bookmarkEnd w:id="37"/>
      <w:r>
        <w:object w:dxaOrig="1515" w:dyaOrig="986" w14:anchorId="357AD819">
          <v:shape id="_x0000_i1034" type="#_x0000_t75" style="width:75.7pt;height:49.05pt" o:ole="">
            <v:imagedata r:id="rId43" o:title=""/>
          </v:shape>
          <o:OLEObject Type="Embed" ProgID="Word.Document.12" ShapeID="_x0000_i1034" DrawAspect="Icon" ObjectID="_1760528764" r:id="rId44">
            <o:FieldCodes>\s</o:FieldCodes>
          </o:OLEObject>
        </w:object>
      </w:r>
      <w:bookmarkStart w:id="38" w:name="_MON_1760436528"/>
      <w:bookmarkEnd w:id="38"/>
      <w:r>
        <w:object w:dxaOrig="1515" w:dyaOrig="986" w14:anchorId="7CABABBB">
          <v:shape id="_x0000_i1035" type="#_x0000_t75" style="width:75.7pt;height:49.05pt" o:ole="">
            <v:imagedata r:id="rId45" o:title=""/>
          </v:shape>
          <o:OLEObject Type="Embed" ProgID="Word.Document.12" ShapeID="_x0000_i1035" DrawAspect="Icon" ObjectID="_1760528765" r:id="rId46">
            <o:FieldCodes>\s</o:FieldCodes>
          </o:OLEObject>
        </w:object>
      </w:r>
      <w:bookmarkStart w:id="39" w:name="_MON_1760436526"/>
      <w:bookmarkEnd w:id="39"/>
      <w:r>
        <w:object w:dxaOrig="1515" w:dyaOrig="986" w14:anchorId="13D0FB51">
          <v:shape id="_x0000_i1036" type="#_x0000_t75" style="width:75.7pt;height:49.05pt" o:ole="">
            <v:imagedata r:id="rId47" o:title=""/>
          </v:shape>
          <o:OLEObject Type="Embed" ProgID="Word.Document.12" ShapeID="_x0000_i1036" DrawAspect="Icon" ObjectID="_1760528766" r:id="rId48">
            <o:FieldCodes>\s</o:FieldCodes>
          </o:OLEObject>
        </w:object>
      </w:r>
      <w:bookmarkStart w:id="40" w:name="_MON_1760436524"/>
      <w:bookmarkEnd w:id="40"/>
      <w:r>
        <w:object w:dxaOrig="1515" w:dyaOrig="986" w14:anchorId="5F74FDD9">
          <v:shape id="_x0000_i1037" type="#_x0000_t75" style="width:75.7pt;height:49.05pt" o:ole="">
            <v:imagedata r:id="rId49" o:title=""/>
          </v:shape>
          <o:OLEObject Type="Embed" ProgID="Word.Document.12" ShapeID="_x0000_i1037" DrawAspect="Icon" ObjectID="_1760528767" r:id="rId50">
            <o:FieldCodes>\s</o:FieldCodes>
          </o:OLEObject>
        </w:object>
      </w:r>
      <w:bookmarkStart w:id="41" w:name="_MON_1760436522"/>
      <w:bookmarkEnd w:id="41"/>
      <w:r>
        <w:object w:dxaOrig="1515" w:dyaOrig="986" w14:anchorId="67ABFFFE">
          <v:shape id="_x0000_i1038" type="#_x0000_t75" style="width:75.7pt;height:49.05pt" o:ole="">
            <v:imagedata r:id="rId51" o:title=""/>
          </v:shape>
          <o:OLEObject Type="Embed" ProgID="Word.Document.12" ShapeID="_x0000_i1038" DrawAspect="Icon" ObjectID="_1760528768" r:id="rId52">
            <o:FieldCodes>\s</o:FieldCodes>
          </o:OLEObject>
        </w:object>
      </w:r>
      <w:bookmarkStart w:id="42" w:name="_MON_1760436519"/>
      <w:bookmarkEnd w:id="42"/>
      <w:r>
        <w:object w:dxaOrig="1515" w:dyaOrig="986" w14:anchorId="66A949FD">
          <v:shape id="_x0000_i1039" type="#_x0000_t75" style="width:75.7pt;height:49.05pt" o:ole="">
            <v:imagedata r:id="rId53" o:title=""/>
          </v:shape>
          <o:OLEObject Type="Embed" ProgID="Word.Document.12" ShapeID="_x0000_i1039" DrawAspect="Icon" ObjectID="_1760528769" r:id="rId54">
            <o:FieldCodes>\s</o:FieldCodes>
          </o:OLEObject>
        </w:object>
      </w:r>
      <w:bookmarkStart w:id="43" w:name="_MON_1760436517"/>
      <w:bookmarkEnd w:id="43"/>
      <w:r>
        <w:object w:dxaOrig="1515" w:dyaOrig="986" w14:anchorId="34EC53A9">
          <v:shape id="_x0000_i1040" type="#_x0000_t75" style="width:75.7pt;height:49.05pt" o:ole="">
            <v:imagedata r:id="rId55" o:title=""/>
          </v:shape>
          <o:OLEObject Type="Embed" ProgID="Word.Document.12" ShapeID="_x0000_i1040" DrawAspect="Icon" ObjectID="_1760528770" r:id="rId56">
            <o:FieldCodes>\s</o:FieldCodes>
          </o:OLEObject>
        </w:object>
      </w:r>
      <w:bookmarkStart w:id="44" w:name="_MON_1760436515"/>
      <w:bookmarkEnd w:id="44"/>
      <w:r>
        <w:object w:dxaOrig="1515" w:dyaOrig="986" w14:anchorId="498CC70B">
          <v:shape id="_x0000_i1041" type="#_x0000_t75" style="width:75.7pt;height:49.05pt" o:ole="">
            <v:imagedata r:id="rId57" o:title=""/>
          </v:shape>
          <o:OLEObject Type="Embed" ProgID="Word.Document.12" ShapeID="_x0000_i1041" DrawAspect="Icon" ObjectID="_1760528771" r:id="rId58">
            <o:FieldCodes>\s</o:FieldCodes>
          </o:OLEObject>
        </w:object>
      </w:r>
    </w:p>
    <w:p w14:paraId="5804C862" w14:textId="77777777" w:rsidR="00CC04C8" w:rsidRDefault="00CC04C8" w:rsidP="00DC546A"/>
    <w:p w14:paraId="689DCE09" w14:textId="77777777" w:rsidR="00CC04C8" w:rsidRDefault="00CC04C8" w:rsidP="00DC546A"/>
    <w:p w14:paraId="2DA6617F" w14:textId="5EABAD24" w:rsidR="000930CC" w:rsidRPr="008C39F7" w:rsidRDefault="000930CC" w:rsidP="000930CC">
      <w:pPr>
        <w:pStyle w:val="RAN4H1"/>
        <w:numPr>
          <w:ilvl w:val="0"/>
          <w:numId w:val="0"/>
        </w:numPr>
        <w:ind w:left="360" w:hanging="360"/>
      </w:pPr>
      <w:r>
        <w:t>Annex B</w:t>
      </w:r>
    </w:p>
    <w:bookmarkStart w:id="45" w:name="_MON_1760436586"/>
    <w:bookmarkEnd w:id="45"/>
    <w:p w14:paraId="7E2116B3" w14:textId="490F6DA3" w:rsidR="00786586" w:rsidRDefault="00A36402" w:rsidP="004B30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>
        <w:object w:dxaOrig="1515" w:dyaOrig="986" w14:anchorId="6FEDEEAA">
          <v:shape id="_x0000_i1042" type="#_x0000_t75" style="width:75.7pt;height:49.05pt" o:ole="">
            <v:imagedata r:id="rId59" o:title=""/>
          </v:shape>
          <o:OLEObject Type="Embed" ProgID="Word.Document.12" ShapeID="_x0000_i1042" DrawAspect="Icon" ObjectID="_1760528772" r:id="rId60">
            <o:FieldCodes>\s</o:FieldCodes>
          </o:OLEObject>
        </w:object>
      </w:r>
      <w:bookmarkStart w:id="46" w:name="_MON_1760436584"/>
      <w:bookmarkEnd w:id="46"/>
      <w:r>
        <w:object w:dxaOrig="1515" w:dyaOrig="986" w14:anchorId="013BA51E">
          <v:shape id="_x0000_i1043" type="#_x0000_t75" style="width:75.7pt;height:49.05pt" o:ole="">
            <v:imagedata r:id="rId61" o:title=""/>
          </v:shape>
          <o:OLEObject Type="Embed" ProgID="Word.Document.12" ShapeID="_x0000_i1043" DrawAspect="Icon" ObjectID="_1760528773" r:id="rId62">
            <o:FieldCodes>\s</o:FieldCodes>
          </o:OLEObject>
        </w:object>
      </w:r>
      <w:bookmarkStart w:id="47" w:name="_MON_1760436582"/>
      <w:bookmarkEnd w:id="47"/>
      <w:r>
        <w:object w:dxaOrig="1515" w:dyaOrig="986" w14:anchorId="1E42A13C">
          <v:shape id="_x0000_i1044" type="#_x0000_t75" style="width:75.7pt;height:49.05pt" o:ole="">
            <v:imagedata r:id="rId63" o:title=""/>
          </v:shape>
          <o:OLEObject Type="Embed" ProgID="Word.Document.12" ShapeID="_x0000_i1044" DrawAspect="Icon" ObjectID="_1760528774" r:id="rId64">
            <o:FieldCodes>\s</o:FieldCodes>
          </o:OLEObject>
        </w:object>
      </w:r>
      <w:bookmarkStart w:id="48" w:name="_MON_1760436580"/>
      <w:bookmarkEnd w:id="48"/>
      <w:r>
        <w:object w:dxaOrig="1515" w:dyaOrig="986" w14:anchorId="3FB518A8">
          <v:shape id="_x0000_i1045" type="#_x0000_t75" style="width:75.7pt;height:49.05pt" o:ole="">
            <v:imagedata r:id="rId65" o:title=""/>
          </v:shape>
          <o:OLEObject Type="Embed" ProgID="Word.Document.12" ShapeID="_x0000_i1045" DrawAspect="Icon" ObjectID="_1760528775" r:id="rId66">
            <o:FieldCodes>\s</o:FieldCodes>
          </o:OLEObject>
        </w:object>
      </w:r>
      <w:bookmarkStart w:id="49" w:name="_MON_1760436577"/>
      <w:bookmarkEnd w:id="49"/>
      <w:r>
        <w:object w:dxaOrig="1515" w:dyaOrig="986" w14:anchorId="79122CDE">
          <v:shape id="_x0000_i1046" type="#_x0000_t75" style="width:75.7pt;height:49.05pt" o:ole="">
            <v:imagedata r:id="rId67" o:title=""/>
          </v:shape>
          <o:OLEObject Type="Embed" ProgID="Word.Document.12" ShapeID="_x0000_i1046" DrawAspect="Icon" ObjectID="_1760528776" r:id="rId68">
            <o:FieldCodes>\s</o:FieldCodes>
          </o:OLEObject>
        </w:object>
      </w:r>
      <w:bookmarkStart w:id="50" w:name="_MON_1760436575"/>
      <w:bookmarkEnd w:id="50"/>
      <w:r>
        <w:object w:dxaOrig="1515" w:dyaOrig="986" w14:anchorId="3CBF22CA">
          <v:shape id="_x0000_i1047" type="#_x0000_t75" style="width:75.7pt;height:49.05pt" o:ole="">
            <v:imagedata r:id="rId69" o:title=""/>
          </v:shape>
          <o:OLEObject Type="Embed" ProgID="Word.Document.12" ShapeID="_x0000_i1047" DrawAspect="Icon" ObjectID="_1760528777" r:id="rId70">
            <o:FieldCodes>\s</o:FieldCodes>
          </o:OLEObject>
        </w:object>
      </w:r>
      <w:bookmarkStart w:id="51" w:name="_MON_1760436573"/>
      <w:bookmarkEnd w:id="51"/>
      <w:r>
        <w:object w:dxaOrig="1515" w:dyaOrig="986" w14:anchorId="3F14A005">
          <v:shape id="_x0000_i1048" type="#_x0000_t75" style="width:75.7pt;height:49.05pt" o:ole="">
            <v:imagedata r:id="rId71" o:title=""/>
          </v:shape>
          <o:OLEObject Type="Embed" ProgID="Word.Document.12" ShapeID="_x0000_i1048" DrawAspect="Icon" ObjectID="_1760528778" r:id="rId72">
            <o:FieldCodes>\s</o:FieldCodes>
          </o:OLEObject>
        </w:object>
      </w:r>
      <w:bookmarkStart w:id="52" w:name="_MON_1760436571"/>
      <w:bookmarkEnd w:id="52"/>
      <w:r>
        <w:object w:dxaOrig="1515" w:dyaOrig="986" w14:anchorId="0777F535">
          <v:shape id="_x0000_i1049" type="#_x0000_t75" style="width:75.7pt;height:49.05pt" o:ole="">
            <v:imagedata r:id="rId73" o:title=""/>
          </v:shape>
          <o:OLEObject Type="Embed" ProgID="Word.Document.12" ShapeID="_x0000_i1049" DrawAspect="Icon" ObjectID="_1760528779" r:id="rId74">
            <o:FieldCodes>\s</o:FieldCodes>
          </o:OLEObject>
        </w:object>
      </w:r>
      <w:bookmarkStart w:id="53" w:name="_MON_1760436568"/>
      <w:bookmarkEnd w:id="53"/>
      <w:r>
        <w:object w:dxaOrig="1515" w:dyaOrig="986" w14:anchorId="75956282">
          <v:shape id="_x0000_i1050" type="#_x0000_t75" style="width:75.7pt;height:49.05pt" o:ole="">
            <v:imagedata r:id="rId75" o:title=""/>
          </v:shape>
          <o:OLEObject Type="Embed" ProgID="Word.Document.12" ShapeID="_x0000_i1050" DrawAspect="Icon" ObjectID="_1760528780" r:id="rId76">
            <o:FieldCodes>\s</o:FieldCodes>
          </o:OLEObject>
        </w:object>
      </w:r>
      <w:bookmarkStart w:id="54" w:name="_MON_1760436566"/>
      <w:bookmarkEnd w:id="54"/>
      <w:r>
        <w:object w:dxaOrig="1515" w:dyaOrig="986" w14:anchorId="3FEB8B23">
          <v:shape id="_x0000_i1051" type="#_x0000_t75" style="width:75.7pt;height:49.05pt" o:ole="">
            <v:imagedata r:id="rId77" o:title=""/>
          </v:shape>
          <o:OLEObject Type="Embed" ProgID="Word.Document.12" ShapeID="_x0000_i1051" DrawAspect="Icon" ObjectID="_1760528781" r:id="rId78">
            <o:FieldCodes>\s</o:FieldCodes>
          </o:OLEObject>
        </w:object>
      </w:r>
      <w:bookmarkStart w:id="55" w:name="_MON_1760436564"/>
      <w:bookmarkEnd w:id="55"/>
      <w:r>
        <w:object w:dxaOrig="1515" w:dyaOrig="986" w14:anchorId="57950637">
          <v:shape id="_x0000_i1052" type="#_x0000_t75" style="width:75.7pt;height:49.05pt" o:ole="">
            <v:imagedata r:id="rId79" o:title=""/>
          </v:shape>
          <o:OLEObject Type="Embed" ProgID="Word.Document.12" ShapeID="_x0000_i1052" DrawAspect="Icon" ObjectID="_1760528782" r:id="rId80">
            <o:FieldCodes>\s</o:FieldCodes>
          </o:OLEObject>
        </w:object>
      </w:r>
      <w:bookmarkStart w:id="56" w:name="_MON_1760436562"/>
      <w:bookmarkEnd w:id="56"/>
      <w:r>
        <w:object w:dxaOrig="1515" w:dyaOrig="986" w14:anchorId="4EDC560F">
          <v:shape id="_x0000_i1053" type="#_x0000_t75" style="width:75.7pt;height:49.05pt" o:ole="">
            <v:imagedata r:id="rId81" o:title=""/>
          </v:shape>
          <o:OLEObject Type="Embed" ProgID="Word.Document.12" ShapeID="_x0000_i1053" DrawAspect="Icon" ObjectID="_1760528783" r:id="rId82">
            <o:FieldCodes>\s</o:FieldCodes>
          </o:OLEObject>
        </w:object>
      </w:r>
      <w:bookmarkStart w:id="57" w:name="_MON_1760436560"/>
      <w:bookmarkEnd w:id="57"/>
      <w:r>
        <w:object w:dxaOrig="1515" w:dyaOrig="986" w14:anchorId="35858D8C">
          <v:shape id="_x0000_i1054" type="#_x0000_t75" style="width:75.7pt;height:49.05pt" o:ole="">
            <v:imagedata r:id="rId83" o:title=""/>
          </v:shape>
          <o:OLEObject Type="Embed" ProgID="Word.Document.12" ShapeID="_x0000_i1054" DrawAspect="Icon" ObjectID="_1760528784" r:id="rId84">
            <o:FieldCodes>\s</o:FieldCodes>
          </o:OLEObject>
        </w:object>
      </w:r>
    </w:p>
    <w:sectPr w:rsidR="00786586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8B01ED" w14:textId="77777777" w:rsidR="00703722" w:rsidRDefault="00703722" w:rsidP="00001C9B">
      <w:pPr>
        <w:spacing w:after="0" w:line="240" w:lineRule="auto"/>
      </w:pPr>
      <w:r>
        <w:separator/>
      </w:r>
    </w:p>
  </w:endnote>
  <w:endnote w:type="continuationSeparator" w:id="0">
    <w:p w14:paraId="590244F6" w14:textId="77777777" w:rsidR="00703722" w:rsidRDefault="00703722" w:rsidP="00001C9B">
      <w:pPr>
        <w:spacing w:after="0" w:line="240" w:lineRule="auto"/>
      </w:pPr>
      <w:r>
        <w:continuationSeparator/>
      </w:r>
    </w:p>
  </w:endnote>
  <w:endnote w:type="continuationNotice" w:id="1">
    <w:p w14:paraId="2B65DE1B" w14:textId="77777777" w:rsidR="00703722" w:rsidRDefault="0070372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@Yu Gothic UI Semilight">
    <w:charset w:val="80"/>
    <w:family w:val="swiss"/>
    <w:pitch w:val="variable"/>
    <w:sig w:usb0="E00002FF" w:usb1="2AC7FDFF" w:usb2="00000016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F28F72" w14:textId="77777777" w:rsidR="00703722" w:rsidRDefault="00703722" w:rsidP="00001C9B">
      <w:pPr>
        <w:spacing w:after="0" w:line="240" w:lineRule="auto"/>
      </w:pPr>
      <w:r>
        <w:separator/>
      </w:r>
    </w:p>
  </w:footnote>
  <w:footnote w:type="continuationSeparator" w:id="0">
    <w:p w14:paraId="14172493" w14:textId="77777777" w:rsidR="00703722" w:rsidRDefault="00703722" w:rsidP="00001C9B">
      <w:pPr>
        <w:spacing w:after="0" w:line="240" w:lineRule="auto"/>
      </w:pPr>
      <w:r>
        <w:continuationSeparator/>
      </w:r>
    </w:p>
  </w:footnote>
  <w:footnote w:type="continuationNotice" w:id="1">
    <w:p w14:paraId="59EA5416" w14:textId="77777777" w:rsidR="00703722" w:rsidRDefault="00703722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22A32"/>
    <w:multiLevelType w:val="hybridMultilevel"/>
    <w:tmpl w:val="AEB00D50"/>
    <w:lvl w:ilvl="0" w:tplc="F1E0B7B4">
      <w:start w:val="1"/>
      <w:numFmt w:val="decimal"/>
      <w:pStyle w:val="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593DCC"/>
    <w:multiLevelType w:val="hybridMultilevel"/>
    <w:tmpl w:val="A212F79E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7E184A"/>
    <w:multiLevelType w:val="hybridMultilevel"/>
    <w:tmpl w:val="F51A9A3A"/>
    <w:lvl w:ilvl="0" w:tplc="C65085F2">
      <w:start w:val="1"/>
      <w:numFmt w:val="bullet"/>
      <w:pStyle w:val="ECCParBulleted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D2232A"/>
      </w:rPr>
    </w:lvl>
    <w:lvl w:ilvl="1" w:tplc="2722AF3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DF3A622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8384B7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FACFB9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9AB2396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D8133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1885BB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BC0A850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DF1A7B"/>
    <w:multiLevelType w:val="hybridMultilevel"/>
    <w:tmpl w:val="5210BF8E"/>
    <w:lvl w:ilvl="0" w:tplc="8BFE1204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0312D3"/>
    <w:multiLevelType w:val="hybridMultilevel"/>
    <w:tmpl w:val="7E40F3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B43B9D"/>
    <w:multiLevelType w:val="hybridMultilevel"/>
    <w:tmpl w:val="D27208FA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502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C02AB8"/>
    <w:multiLevelType w:val="multilevel"/>
    <w:tmpl w:val="18D64C5C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0" w15:restartNumberingAfterBreak="0">
    <w:nsid w:val="5A221516"/>
    <w:multiLevelType w:val="hybridMultilevel"/>
    <w:tmpl w:val="42182020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5AA6F4D"/>
    <w:multiLevelType w:val="hybridMultilevel"/>
    <w:tmpl w:val="7AF478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65C217B"/>
    <w:multiLevelType w:val="multilevel"/>
    <w:tmpl w:val="A6C2032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3GPPH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792749823">
    <w:abstractNumId w:val="7"/>
  </w:num>
  <w:num w:numId="2" w16cid:durableId="80681869">
    <w:abstractNumId w:val="5"/>
  </w:num>
  <w:num w:numId="3" w16cid:durableId="1566528953">
    <w:abstractNumId w:val="6"/>
  </w:num>
  <w:num w:numId="4" w16cid:durableId="1456096507">
    <w:abstractNumId w:val="12"/>
  </w:num>
  <w:num w:numId="5" w16cid:durableId="1659071369">
    <w:abstractNumId w:val="10"/>
  </w:num>
  <w:num w:numId="6" w16cid:durableId="143009612">
    <w:abstractNumId w:val="0"/>
  </w:num>
  <w:num w:numId="7" w16cid:durableId="275990933">
    <w:abstractNumId w:val="11"/>
  </w:num>
  <w:num w:numId="8" w16cid:durableId="791896576">
    <w:abstractNumId w:val="4"/>
  </w:num>
  <w:num w:numId="9" w16cid:durableId="452020356">
    <w:abstractNumId w:val="1"/>
  </w:num>
  <w:num w:numId="10" w16cid:durableId="1680964873">
    <w:abstractNumId w:val="2"/>
  </w:num>
  <w:num w:numId="11" w16cid:durableId="893084216">
    <w:abstractNumId w:val="3"/>
  </w:num>
  <w:num w:numId="12" w16cid:durableId="564990454">
    <w:abstractNumId w:val="9"/>
  </w:num>
  <w:num w:numId="13" w16cid:durableId="936014714">
    <w:abstractNumId w:val="8"/>
  </w:num>
  <w:num w:numId="14" w16cid:durableId="1575704036">
    <w:abstractNumId w:val="5"/>
  </w:num>
  <w:num w:numId="15" w16cid:durableId="11297728">
    <w:abstractNumId w:val="5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7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8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I3NjY3NLIwMzI3MDJU0lEKTi0uzszPAykwNKwFAMKqG70tAAAA"/>
  </w:docVars>
  <w:rsids>
    <w:rsidRoot w:val="00D17D4B"/>
    <w:rsid w:val="00001486"/>
    <w:rsid w:val="0000192D"/>
    <w:rsid w:val="00001C9B"/>
    <w:rsid w:val="000040DC"/>
    <w:rsid w:val="00004685"/>
    <w:rsid w:val="00011460"/>
    <w:rsid w:val="00011784"/>
    <w:rsid w:val="00011A49"/>
    <w:rsid w:val="000136E4"/>
    <w:rsid w:val="000151EF"/>
    <w:rsid w:val="000239F5"/>
    <w:rsid w:val="00023BCB"/>
    <w:rsid w:val="00023BE9"/>
    <w:rsid w:val="0003114C"/>
    <w:rsid w:val="00031E01"/>
    <w:rsid w:val="000322EA"/>
    <w:rsid w:val="00033459"/>
    <w:rsid w:val="0003464F"/>
    <w:rsid w:val="00055D6A"/>
    <w:rsid w:val="00061B60"/>
    <w:rsid w:val="000640CA"/>
    <w:rsid w:val="000651EC"/>
    <w:rsid w:val="000652F9"/>
    <w:rsid w:val="00065B46"/>
    <w:rsid w:val="00066248"/>
    <w:rsid w:val="00070D64"/>
    <w:rsid w:val="00071884"/>
    <w:rsid w:val="00071FB4"/>
    <w:rsid w:val="000772D1"/>
    <w:rsid w:val="0007734D"/>
    <w:rsid w:val="00082853"/>
    <w:rsid w:val="0008612A"/>
    <w:rsid w:val="000875D5"/>
    <w:rsid w:val="00090E18"/>
    <w:rsid w:val="000926A0"/>
    <w:rsid w:val="000930CC"/>
    <w:rsid w:val="00093A2C"/>
    <w:rsid w:val="00094CE2"/>
    <w:rsid w:val="000A00AC"/>
    <w:rsid w:val="000A0989"/>
    <w:rsid w:val="000A10BC"/>
    <w:rsid w:val="000A3052"/>
    <w:rsid w:val="000B0056"/>
    <w:rsid w:val="000B1AC7"/>
    <w:rsid w:val="000B2AB0"/>
    <w:rsid w:val="000B367F"/>
    <w:rsid w:val="000C248C"/>
    <w:rsid w:val="000C3C7B"/>
    <w:rsid w:val="000C5530"/>
    <w:rsid w:val="000D0F93"/>
    <w:rsid w:val="000D1197"/>
    <w:rsid w:val="000D144E"/>
    <w:rsid w:val="000D2087"/>
    <w:rsid w:val="000D313C"/>
    <w:rsid w:val="000D3FC2"/>
    <w:rsid w:val="000D4463"/>
    <w:rsid w:val="000D658A"/>
    <w:rsid w:val="000E1C61"/>
    <w:rsid w:val="000E2F04"/>
    <w:rsid w:val="000E49D4"/>
    <w:rsid w:val="000E5A84"/>
    <w:rsid w:val="000E7BB2"/>
    <w:rsid w:val="000F11D3"/>
    <w:rsid w:val="000F15E6"/>
    <w:rsid w:val="00101334"/>
    <w:rsid w:val="0010355E"/>
    <w:rsid w:val="0010638B"/>
    <w:rsid w:val="00106416"/>
    <w:rsid w:val="00110481"/>
    <w:rsid w:val="00111505"/>
    <w:rsid w:val="001127C9"/>
    <w:rsid w:val="00112AA6"/>
    <w:rsid w:val="00115B88"/>
    <w:rsid w:val="00121248"/>
    <w:rsid w:val="0012224A"/>
    <w:rsid w:val="00123A96"/>
    <w:rsid w:val="001242C6"/>
    <w:rsid w:val="0013195A"/>
    <w:rsid w:val="00132D34"/>
    <w:rsid w:val="00132F6A"/>
    <w:rsid w:val="00133913"/>
    <w:rsid w:val="001360C9"/>
    <w:rsid w:val="001367DA"/>
    <w:rsid w:val="00140221"/>
    <w:rsid w:val="001437C7"/>
    <w:rsid w:val="00144841"/>
    <w:rsid w:val="00145805"/>
    <w:rsid w:val="00146880"/>
    <w:rsid w:val="00153ED1"/>
    <w:rsid w:val="001541E6"/>
    <w:rsid w:val="00155E32"/>
    <w:rsid w:val="001566C5"/>
    <w:rsid w:val="00163988"/>
    <w:rsid w:val="001642FC"/>
    <w:rsid w:val="0016496B"/>
    <w:rsid w:val="001727B3"/>
    <w:rsid w:val="0017295F"/>
    <w:rsid w:val="001743E2"/>
    <w:rsid w:val="001745F8"/>
    <w:rsid w:val="00180B06"/>
    <w:rsid w:val="00182AFE"/>
    <w:rsid w:val="001838CF"/>
    <w:rsid w:val="00185B96"/>
    <w:rsid w:val="001868EE"/>
    <w:rsid w:val="00187D90"/>
    <w:rsid w:val="001904CF"/>
    <w:rsid w:val="0019441C"/>
    <w:rsid w:val="001947DF"/>
    <w:rsid w:val="001A1CBB"/>
    <w:rsid w:val="001A33DE"/>
    <w:rsid w:val="001A3625"/>
    <w:rsid w:val="001A3BA4"/>
    <w:rsid w:val="001A474B"/>
    <w:rsid w:val="001A4A9A"/>
    <w:rsid w:val="001A6B2A"/>
    <w:rsid w:val="001A6D1F"/>
    <w:rsid w:val="001A7D17"/>
    <w:rsid w:val="001B44A0"/>
    <w:rsid w:val="001B4E74"/>
    <w:rsid w:val="001B7368"/>
    <w:rsid w:val="001B7534"/>
    <w:rsid w:val="001C241C"/>
    <w:rsid w:val="001C29FF"/>
    <w:rsid w:val="001C3FFC"/>
    <w:rsid w:val="001C570B"/>
    <w:rsid w:val="001C5E00"/>
    <w:rsid w:val="001C67FD"/>
    <w:rsid w:val="001C6A5E"/>
    <w:rsid w:val="001C7561"/>
    <w:rsid w:val="001C799C"/>
    <w:rsid w:val="001D7CA2"/>
    <w:rsid w:val="001E1108"/>
    <w:rsid w:val="001E1AEF"/>
    <w:rsid w:val="001E30F6"/>
    <w:rsid w:val="001F01C2"/>
    <w:rsid w:val="001F4310"/>
    <w:rsid w:val="001F4833"/>
    <w:rsid w:val="001F4EB6"/>
    <w:rsid w:val="001F5DC7"/>
    <w:rsid w:val="001F691D"/>
    <w:rsid w:val="00207994"/>
    <w:rsid w:val="002119A2"/>
    <w:rsid w:val="0021322D"/>
    <w:rsid w:val="00213EA4"/>
    <w:rsid w:val="00215387"/>
    <w:rsid w:val="00217EE5"/>
    <w:rsid w:val="002202D8"/>
    <w:rsid w:val="0022089C"/>
    <w:rsid w:val="0022513F"/>
    <w:rsid w:val="002327D5"/>
    <w:rsid w:val="00235F5C"/>
    <w:rsid w:val="00246438"/>
    <w:rsid w:val="00246863"/>
    <w:rsid w:val="0024774C"/>
    <w:rsid w:val="002509A3"/>
    <w:rsid w:val="00251A5E"/>
    <w:rsid w:val="002522A4"/>
    <w:rsid w:val="002553B7"/>
    <w:rsid w:val="00257FA3"/>
    <w:rsid w:val="0027094E"/>
    <w:rsid w:val="00272127"/>
    <w:rsid w:val="00273724"/>
    <w:rsid w:val="00277B56"/>
    <w:rsid w:val="00281637"/>
    <w:rsid w:val="00282276"/>
    <w:rsid w:val="002830C3"/>
    <w:rsid w:val="00286133"/>
    <w:rsid w:val="00293E63"/>
    <w:rsid w:val="00294281"/>
    <w:rsid w:val="00296AF6"/>
    <w:rsid w:val="00297E0B"/>
    <w:rsid w:val="002A0930"/>
    <w:rsid w:val="002A1503"/>
    <w:rsid w:val="002A165B"/>
    <w:rsid w:val="002A19F5"/>
    <w:rsid w:val="002A26DD"/>
    <w:rsid w:val="002A6D87"/>
    <w:rsid w:val="002B0819"/>
    <w:rsid w:val="002B26B3"/>
    <w:rsid w:val="002B4802"/>
    <w:rsid w:val="002B4922"/>
    <w:rsid w:val="002B55AF"/>
    <w:rsid w:val="002C032C"/>
    <w:rsid w:val="002C17F6"/>
    <w:rsid w:val="002C22C3"/>
    <w:rsid w:val="002C2D19"/>
    <w:rsid w:val="002C6C7B"/>
    <w:rsid w:val="002D10FA"/>
    <w:rsid w:val="002D3ECD"/>
    <w:rsid w:val="002D3F3B"/>
    <w:rsid w:val="002D4C55"/>
    <w:rsid w:val="002D563E"/>
    <w:rsid w:val="002D7133"/>
    <w:rsid w:val="002D76B0"/>
    <w:rsid w:val="002E170C"/>
    <w:rsid w:val="002E1D30"/>
    <w:rsid w:val="002E2773"/>
    <w:rsid w:val="002E38E8"/>
    <w:rsid w:val="002E3D53"/>
    <w:rsid w:val="002E6DED"/>
    <w:rsid w:val="002F12A0"/>
    <w:rsid w:val="002F231F"/>
    <w:rsid w:val="002F4835"/>
    <w:rsid w:val="002F4B89"/>
    <w:rsid w:val="00300956"/>
    <w:rsid w:val="0030502A"/>
    <w:rsid w:val="00307B78"/>
    <w:rsid w:val="00312094"/>
    <w:rsid w:val="0031285F"/>
    <w:rsid w:val="00312950"/>
    <w:rsid w:val="00316986"/>
    <w:rsid w:val="00316A1D"/>
    <w:rsid w:val="00317187"/>
    <w:rsid w:val="00322E0A"/>
    <w:rsid w:val="00323C45"/>
    <w:rsid w:val="0032499A"/>
    <w:rsid w:val="00327622"/>
    <w:rsid w:val="00327E8A"/>
    <w:rsid w:val="0033007B"/>
    <w:rsid w:val="003315A1"/>
    <w:rsid w:val="00331BB0"/>
    <w:rsid w:val="003341F7"/>
    <w:rsid w:val="00334C8D"/>
    <w:rsid w:val="00340C9C"/>
    <w:rsid w:val="003415B0"/>
    <w:rsid w:val="003418D2"/>
    <w:rsid w:val="00341ABC"/>
    <w:rsid w:val="00341B1A"/>
    <w:rsid w:val="00343D1C"/>
    <w:rsid w:val="00347FEC"/>
    <w:rsid w:val="00352B25"/>
    <w:rsid w:val="0035579D"/>
    <w:rsid w:val="00356F45"/>
    <w:rsid w:val="0036309E"/>
    <w:rsid w:val="00364A89"/>
    <w:rsid w:val="00366B74"/>
    <w:rsid w:val="00373F53"/>
    <w:rsid w:val="00383097"/>
    <w:rsid w:val="00383382"/>
    <w:rsid w:val="003853F2"/>
    <w:rsid w:val="00387CF8"/>
    <w:rsid w:val="0039279E"/>
    <w:rsid w:val="0039319F"/>
    <w:rsid w:val="003A1070"/>
    <w:rsid w:val="003A3050"/>
    <w:rsid w:val="003A38B9"/>
    <w:rsid w:val="003A43D2"/>
    <w:rsid w:val="003A68FD"/>
    <w:rsid w:val="003A710A"/>
    <w:rsid w:val="003A7552"/>
    <w:rsid w:val="003B1BB7"/>
    <w:rsid w:val="003B5D7E"/>
    <w:rsid w:val="003B659E"/>
    <w:rsid w:val="003C0040"/>
    <w:rsid w:val="003C275E"/>
    <w:rsid w:val="003C4FDE"/>
    <w:rsid w:val="003C70F9"/>
    <w:rsid w:val="003C753A"/>
    <w:rsid w:val="003D2B10"/>
    <w:rsid w:val="003E0039"/>
    <w:rsid w:val="003E14C6"/>
    <w:rsid w:val="003E384E"/>
    <w:rsid w:val="003E3B04"/>
    <w:rsid w:val="003E58DF"/>
    <w:rsid w:val="003F3351"/>
    <w:rsid w:val="003F415F"/>
    <w:rsid w:val="003F67BE"/>
    <w:rsid w:val="004037AA"/>
    <w:rsid w:val="00404C0D"/>
    <w:rsid w:val="00404C4C"/>
    <w:rsid w:val="00404EBB"/>
    <w:rsid w:val="0041423F"/>
    <w:rsid w:val="004144FD"/>
    <w:rsid w:val="00414F81"/>
    <w:rsid w:val="004167E6"/>
    <w:rsid w:val="00417EE4"/>
    <w:rsid w:val="004239B8"/>
    <w:rsid w:val="00427627"/>
    <w:rsid w:val="00430E3A"/>
    <w:rsid w:val="00431A6E"/>
    <w:rsid w:val="00432E48"/>
    <w:rsid w:val="00433508"/>
    <w:rsid w:val="00433CC9"/>
    <w:rsid w:val="004360B6"/>
    <w:rsid w:val="00436A0F"/>
    <w:rsid w:val="00437150"/>
    <w:rsid w:val="0043750A"/>
    <w:rsid w:val="004418AF"/>
    <w:rsid w:val="004418D3"/>
    <w:rsid w:val="004444DE"/>
    <w:rsid w:val="00444D86"/>
    <w:rsid w:val="004515B0"/>
    <w:rsid w:val="00453B97"/>
    <w:rsid w:val="004557B9"/>
    <w:rsid w:val="004570CF"/>
    <w:rsid w:val="00460A80"/>
    <w:rsid w:val="00463996"/>
    <w:rsid w:val="0046401D"/>
    <w:rsid w:val="00464AFD"/>
    <w:rsid w:val="00472AC1"/>
    <w:rsid w:val="004732E9"/>
    <w:rsid w:val="00481E92"/>
    <w:rsid w:val="00484FDC"/>
    <w:rsid w:val="004854BB"/>
    <w:rsid w:val="004879B7"/>
    <w:rsid w:val="00492330"/>
    <w:rsid w:val="004924A3"/>
    <w:rsid w:val="00494493"/>
    <w:rsid w:val="00496606"/>
    <w:rsid w:val="004A391F"/>
    <w:rsid w:val="004A3C45"/>
    <w:rsid w:val="004A4416"/>
    <w:rsid w:val="004A527A"/>
    <w:rsid w:val="004A5DCB"/>
    <w:rsid w:val="004B2CBF"/>
    <w:rsid w:val="004B30A1"/>
    <w:rsid w:val="004B49F8"/>
    <w:rsid w:val="004B4EE9"/>
    <w:rsid w:val="004B5A61"/>
    <w:rsid w:val="004B785D"/>
    <w:rsid w:val="004C1891"/>
    <w:rsid w:val="004D3703"/>
    <w:rsid w:val="004D511E"/>
    <w:rsid w:val="004E394B"/>
    <w:rsid w:val="004E5E66"/>
    <w:rsid w:val="004E6003"/>
    <w:rsid w:val="004E7ADB"/>
    <w:rsid w:val="004E7C44"/>
    <w:rsid w:val="004E7C53"/>
    <w:rsid w:val="004F32C0"/>
    <w:rsid w:val="004F7629"/>
    <w:rsid w:val="005006E7"/>
    <w:rsid w:val="00500809"/>
    <w:rsid w:val="00501AF1"/>
    <w:rsid w:val="005023E0"/>
    <w:rsid w:val="00503B4D"/>
    <w:rsid w:val="00503DD6"/>
    <w:rsid w:val="00504EE9"/>
    <w:rsid w:val="00506DB8"/>
    <w:rsid w:val="00510973"/>
    <w:rsid w:val="00520173"/>
    <w:rsid w:val="00521219"/>
    <w:rsid w:val="00521576"/>
    <w:rsid w:val="00522D97"/>
    <w:rsid w:val="00523667"/>
    <w:rsid w:val="005250E6"/>
    <w:rsid w:val="0052601E"/>
    <w:rsid w:val="00526266"/>
    <w:rsid w:val="0052690A"/>
    <w:rsid w:val="00526AAF"/>
    <w:rsid w:val="0052775E"/>
    <w:rsid w:val="00531CEE"/>
    <w:rsid w:val="00532947"/>
    <w:rsid w:val="00533AAB"/>
    <w:rsid w:val="0053521D"/>
    <w:rsid w:val="005401E1"/>
    <w:rsid w:val="00542D23"/>
    <w:rsid w:val="0054442C"/>
    <w:rsid w:val="00544F28"/>
    <w:rsid w:val="00550285"/>
    <w:rsid w:val="00550418"/>
    <w:rsid w:val="00550A61"/>
    <w:rsid w:val="00551BD3"/>
    <w:rsid w:val="00556AA3"/>
    <w:rsid w:val="00561BE7"/>
    <w:rsid w:val="00562492"/>
    <w:rsid w:val="005638F9"/>
    <w:rsid w:val="00565658"/>
    <w:rsid w:val="00565D0B"/>
    <w:rsid w:val="00567E9A"/>
    <w:rsid w:val="005703C5"/>
    <w:rsid w:val="00570574"/>
    <w:rsid w:val="00570F61"/>
    <w:rsid w:val="0057101E"/>
    <w:rsid w:val="00571081"/>
    <w:rsid w:val="00572A20"/>
    <w:rsid w:val="005773DE"/>
    <w:rsid w:val="00581BCE"/>
    <w:rsid w:val="005821F7"/>
    <w:rsid w:val="005836F8"/>
    <w:rsid w:val="00586C35"/>
    <w:rsid w:val="00591681"/>
    <w:rsid w:val="005918FA"/>
    <w:rsid w:val="00592A86"/>
    <w:rsid w:val="00593A65"/>
    <w:rsid w:val="005A0F5C"/>
    <w:rsid w:val="005A2F6E"/>
    <w:rsid w:val="005A3DCC"/>
    <w:rsid w:val="005A510B"/>
    <w:rsid w:val="005A7597"/>
    <w:rsid w:val="005B1153"/>
    <w:rsid w:val="005B462E"/>
    <w:rsid w:val="005B4801"/>
    <w:rsid w:val="005C1546"/>
    <w:rsid w:val="005C23A4"/>
    <w:rsid w:val="005C7BFD"/>
    <w:rsid w:val="005D1CDF"/>
    <w:rsid w:val="005D251F"/>
    <w:rsid w:val="005D2BB7"/>
    <w:rsid w:val="005D6421"/>
    <w:rsid w:val="005D740A"/>
    <w:rsid w:val="005D76B5"/>
    <w:rsid w:val="005E1B6E"/>
    <w:rsid w:val="005E33DD"/>
    <w:rsid w:val="005E5C14"/>
    <w:rsid w:val="005E60ED"/>
    <w:rsid w:val="005E61A8"/>
    <w:rsid w:val="005F1398"/>
    <w:rsid w:val="005F6272"/>
    <w:rsid w:val="005F6419"/>
    <w:rsid w:val="006015B7"/>
    <w:rsid w:val="00601AE6"/>
    <w:rsid w:val="00602BEF"/>
    <w:rsid w:val="0060543D"/>
    <w:rsid w:val="006104DD"/>
    <w:rsid w:val="00611035"/>
    <w:rsid w:val="006130B5"/>
    <w:rsid w:val="00616C2E"/>
    <w:rsid w:val="00617400"/>
    <w:rsid w:val="00617457"/>
    <w:rsid w:val="00623F2C"/>
    <w:rsid w:val="006279A9"/>
    <w:rsid w:val="00632D29"/>
    <w:rsid w:val="00632F4E"/>
    <w:rsid w:val="00633894"/>
    <w:rsid w:val="00636FB7"/>
    <w:rsid w:val="0063762F"/>
    <w:rsid w:val="006405EB"/>
    <w:rsid w:val="00642898"/>
    <w:rsid w:val="006444AF"/>
    <w:rsid w:val="00645074"/>
    <w:rsid w:val="00656163"/>
    <w:rsid w:val="00661DC2"/>
    <w:rsid w:val="00664417"/>
    <w:rsid w:val="00664950"/>
    <w:rsid w:val="00674AE3"/>
    <w:rsid w:val="006758BA"/>
    <w:rsid w:val="00675B99"/>
    <w:rsid w:val="006803AC"/>
    <w:rsid w:val="00680811"/>
    <w:rsid w:val="00681C1E"/>
    <w:rsid w:val="00683220"/>
    <w:rsid w:val="00683BC6"/>
    <w:rsid w:val="00685A5C"/>
    <w:rsid w:val="00687FA0"/>
    <w:rsid w:val="006901A6"/>
    <w:rsid w:val="006913D3"/>
    <w:rsid w:val="00691E50"/>
    <w:rsid w:val="006924A0"/>
    <w:rsid w:val="00693DBB"/>
    <w:rsid w:val="00694E94"/>
    <w:rsid w:val="006A0EDC"/>
    <w:rsid w:val="006A2679"/>
    <w:rsid w:val="006A2C7A"/>
    <w:rsid w:val="006A3C11"/>
    <w:rsid w:val="006A782F"/>
    <w:rsid w:val="006B293C"/>
    <w:rsid w:val="006B43F3"/>
    <w:rsid w:val="006B60AE"/>
    <w:rsid w:val="006B6968"/>
    <w:rsid w:val="006B7010"/>
    <w:rsid w:val="006B73E9"/>
    <w:rsid w:val="006B7422"/>
    <w:rsid w:val="006C0E33"/>
    <w:rsid w:val="006C2AEF"/>
    <w:rsid w:val="006C3095"/>
    <w:rsid w:val="006C4246"/>
    <w:rsid w:val="006C5DF3"/>
    <w:rsid w:val="006D22B8"/>
    <w:rsid w:val="006D4191"/>
    <w:rsid w:val="006D4681"/>
    <w:rsid w:val="006E1151"/>
    <w:rsid w:val="006E131C"/>
    <w:rsid w:val="006E178F"/>
    <w:rsid w:val="006E1F3A"/>
    <w:rsid w:val="006E4921"/>
    <w:rsid w:val="006E4DE4"/>
    <w:rsid w:val="006E5965"/>
    <w:rsid w:val="006E6311"/>
    <w:rsid w:val="006F4013"/>
    <w:rsid w:val="006F7BFB"/>
    <w:rsid w:val="00701BAB"/>
    <w:rsid w:val="00703019"/>
    <w:rsid w:val="00703722"/>
    <w:rsid w:val="00710CEE"/>
    <w:rsid w:val="00713827"/>
    <w:rsid w:val="007145FF"/>
    <w:rsid w:val="00715B2A"/>
    <w:rsid w:val="00720F63"/>
    <w:rsid w:val="0072367E"/>
    <w:rsid w:val="007315D7"/>
    <w:rsid w:val="007319A8"/>
    <w:rsid w:val="00733EA4"/>
    <w:rsid w:val="007374B6"/>
    <w:rsid w:val="007400B6"/>
    <w:rsid w:val="00742938"/>
    <w:rsid w:val="00744896"/>
    <w:rsid w:val="007450F1"/>
    <w:rsid w:val="007451AC"/>
    <w:rsid w:val="007512C6"/>
    <w:rsid w:val="00751515"/>
    <w:rsid w:val="0076000A"/>
    <w:rsid w:val="00761BAE"/>
    <w:rsid w:val="00761E10"/>
    <w:rsid w:val="0076242E"/>
    <w:rsid w:val="007626B7"/>
    <w:rsid w:val="007639A2"/>
    <w:rsid w:val="00771600"/>
    <w:rsid w:val="00774FDF"/>
    <w:rsid w:val="007777B7"/>
    <w:rsid w:val="007803EC"/>
    <w:rsid w:val="00781EB2"/>
    <w:rsid w:val="0078212B"/>
    <w:rsid w:val="00782E91"/>
    <w:rsid w:val="00783801"/>
    <w:rsid w:val="00784DF6"/>
    <w:rsid w:val="00785232"/>
    <w:rsid w:val="00786586"/>
    <w:rsid w:val="0078777F"/>
    <w:rsid w:val="0079136E"/>
    <w:rsid w:val="00793D02"/>
    <w:rsid w:val="00795417"/>
    <w:rsid w:val="007A1BE8"/>
    <w:rsid w:val="007A4689"/>
    <w:rsid w:val="007A5A60"/>
    <w:rsid w:val="007B186C"/>
    <w:rsid w:val="007B29E6"/>
    <w:rsid w:val="007B3E46"/>
    <w:rsid w:val="007B42CB"/>
    <w:rsid w:val="007C1696"/>
    <w:rsid w:val="007C1954"/>
    <w:rsid w:val="007C20DA"/>
    <w:rsid w:val="007C3ED0"/>
    <w:rsid w:val="007C5971"/>
    <w:rsid w:val="007D5B46"/>
    <w:rsid w:val="007E13AF"/>
    <w:rsid w:val="007E28AD"/>
    <w:rsid w:val="007E36FA"/>
    <w:rsid w:val="007E5A80"/>
    <w:rsid w:val="007E6A2D"/>
    <w:rsid w:val="007F3794"/>
    <w:rsid w:val="007F54B9"/>
    <w:rsid w:val="007F5BA7"/>
    <w:rsid w:val="007F78E3"/>
    <w:rsid w:val="008013B1"/>
    <w:rsid w:val="008015B7"/>
    <w:rsid w:val="00806A76"/>
    <w:rsid w:val="00811C9D"/>
    <w:rsid w:val="00815280"/>
    <w:rsid w:val="00816B76"/>
    <w:rsid w:val="00816C80"/>
    <w:rsid w:val="00825551"/>
    <w:rsid w:val="008262A3"/>
    <w:rsid w:val="00827487"/>
    <w:rsid w:val="00831DDF"/>
    <w:rsid w:val="008334D2"/>
    <w:rsid w:val="0083526D"/>
    <w:rsid w:val="0084090E"/>
    <w:rsid w:val="008419FC"/>
    <w:rsid w:val="00841BCD"/>
    <w:rsid w:val="00850613"/>
    <w:rsid w:val="00851A8E"/>
    <w:rsid w:val="00852737"/>
    <w:rsid w:val="0085365B"/>
    <w:rsid w:val="0085714F"/>
    <w:rsid w:val="00857749"/>
    <w:rsid w:val="008577D7"/>
    <w:rsid w:val="00863E83"/>
    <w:rsid w:val="008652B1"/>
    <w:rsid w:val="00865D83"/>
    <w:rsid w:val="00867EC5"/>
    <w:rsid w:val="00875472"/>
    <w:rsid w:val="00876805"/>
    <w:rsid w:val="00876967"/>
    <w:rsid w:val="008771D3"/>
    <w:rsid w:val="008803D0"/>
    <w:rsid w:val="00882360"/>
    <w:rsid w:val="008826C1"/>
    <w:rsid w:val="00883689"/>
    <w:rsid w:val="00883DFD"/>
    <w:rsid w:val="00884FEB"/>
    <w:rsid w:val="00893648"/>
    <w:rsid w:val="008973A6"/>
    <w:rsid w:val="008A164B"/>
    <w:rsid w:val="008A1BF7"/>
    <w:rsid w:val="008A2AF7"/>
    <w:rsid w:val="008A3CA4"/>
    <w:rsid w:val="008A499B"/>
    <w:rsid w:val="008A5358"/>
    <w:rsid w:val="008A546C"/>
    <w:rsid w:val="008A5B0E"/>
    <w:rsid w:val="008B0961"/>
    <w:rsid w:val="008B2637"/>
    <w:rsid w:val="008B5347"/>
    <w:rsid w:val="008B684C"/>
    <w:rsid w:val="008B77CA"/>
    <w:rsid w:val="008C39F7"/>
    <w:rsid w:val="008C3AFF"/>
    <w:rsid w:val="008C5144"/>
    <w:rsid w:val="008D0476"/>
    <w:rsid w:val="008D23CB"/>
    <w:rsid w:val="008D3ECA"/>
    <w:rsid w:val="008D5C52"/>
    <w:rsid w:val="008E0DDB"/>
    <w:rsid w:val="008E33A8"/>
    <w:rsid w:val="008E6101"/>
    <w:rsid w:val="008E6646"/>
    <w:rsid w:val="008E75E2"/>
    <w:rsid w:val="008F3853"/>
    <w:rsid w:val="008F4A21"/>
    <w:rsid w:val="008F643A"/>
    <w:rsid w:val="0090091A"/>
    <w:rsid w:val="00901D1C"/>
    <w:rsid w:val="00902356"/>
    <w:rsid w:val="009042BD"/>
    <w:rsid w:val="00904FE4"/>
    <w:rsid w:val="00914811"/>
    <w:rsid w:val="009154B0"/>
    <w:rsid w:val="00919E93"/>
    <w:rsid w:val="00920DA1"/>
    <w:rsid w:val="009215DD"/>
    <w:rsid w:val="00921927"/>
    <w:rsid w:val="0092425B"/>
    <w:rsid w:val="00926E7B"/>
    <w:rsid w:val="00926E9C"/>
    <w:rsid w:val="00927A87"/>
    <w:rsid w:val="009306DE"/>
    <w:rsid w:val="00933143"/>
    <w:rsid w:val="00933299"/>
    <w:rsid w:val="00933DC0"/>
    <w:rsid w:val="009348BC"/>
    <w:rsid w:val="00936159"/>
    <w:rsid w:val="009442A2"/>
    <w:rsid w:val="00945743"/>
    <w:rsid w:val="00950E96"/>
    <w:rsid w:val="009614EC"/>
    <w:rsid w:val="009621B8"/>
    <w:rsid w:val="00962977"/>
    <w:rsid w:val="00964102"/>
    <w:rsid w:val="00965CF8"/>
    <w:rsid w:val="00965D9A"/>
    <w:rsid w:val="0097162F"/>
    <w:rsid w:val="00971BFA"/>
    <w:rsid w:val="0097295E"/>
    <w:rsid w:val="009746ED"/>
    <w:rsid w:val="009770ED"/>
    <w:rsid w:val="00977BB7"/>
    <w:rsid w:val="00977E1D"/>
    <w:rsid w:val="00980423"/>
    <w:rsid w:val="0098131B"/>
    <w:rsid w:val="0098140A"/>
    <w:rsid w:val="00983CDE"/>
    <w:rsid w:val="0098488A"/>
    <w:rsid w:val="00985DCB"/>
    <w:rsid w:val="00993CDF"/>
    <w:rsid w:val="009968FA"/>
    <w:rsid w:val="00997044"/>
    <w:rsid w:val="009A0EFD"/>
    <w:rsid w:val="009B0573"/>
    <w:rsid w:val="009B13BC"/>
    <w:rsid w:val="009B51D8"/>
    <w:rsid w:val="009B51E8"/>
    <w:rsid w:val="009B5FEC"/>
    <w:rsid w:val="009B6DED"/>
    <w:rsid w:val="009B7B4B"/>
    <w:rsid w:val="009B7C21"/>
    <w:rsid w:val="009C71B5"/>
    <w:rsid w:val="009D0D62"/>
    <w:rsid w:val="009D1901"/>
    <w:rsid w:val="009D50F7"/>
    <w:rsid w:val="009D7299"/>
    <w:rsid w:val="009D7642"/>
    <w:rsid w:val="009E0B23"/>
    <w:rsid w:val="009E15D0"/>
    <w:rsid w:val="009E6DEC"/>
    <w:rsid w:val="009F589C"/>
    <w:rsid w:val="00A00724"/>
    <w:rsid w:val="00A0308D"/>
    <w:rsid w:val="00A03DF6"/>
    <w:rsid w:val="00A04992"/>
    <w:rsid w:val="00A053DC"/>
    <w:rsid w:val="00A1039D"/>
    <w:rsid w:val="00A1109D"/>
    <w:rsid w:val="00A11B44"/>
    <w:rsid w:val="00A11E8D"/>
    <w:rsid w:val="00A147AA"/>
    <w:rsid w:val="00A16D64"/>
    <w:rsid w:val="00A175D2"/>
    <w:rsid w:val="00A20146"/>
    <w:rsid w:val="00A21C04"/>
    <w:rsid w:val="00A21D71"/>
    <w:rsid w:val="00A22B78"/>
    <w:rsid w:val="00A25AE5"/>
    <w:rsid w:val="00A25C69"/>
    <w:rsid w:val="00A276A6"/>
    <w:rsid w:val="00A27984"/>
    <w:rsid w:val="00A27D23"/>
    <w:rsid w:val="00A31B9E"/>
    <w:rsid w:val="00A32E91"/>
    <w:rsid w:val="00A34270"/>
    <w:rsid w:val="00A36402"/>
    <w:rsid w:val="00A37002"/>
    <w:rsid w:val="00A42061"/>
    <w:rsid w:val="00A4355E"/>
    <w:rsid w:val="00A47EFD"/>
    <w:rsid w:val="00A47F81"/>
    <w:rsid w:val="00A56EF1"/>
    <w:rsid w:val="00A62D8D"/>
    <w:rsid w:val="00A65F6C"/>
    <w:rsid w:val="00A662D3"/>
    <w:rsid w:val="00A71DB4"/>
    <w:rsid w:val="00A75A76"/>
    <w:rsid w:val="00A7688D"/>
    <w:rsid w:val="00A7695A"/>
    <w:rsid w:val="00A82090"/>
    <w:rsid w:val="00A82FFF"/>
    <w:rsid w:val="00A8695E"/>
    <w:rsid w:val="00A90A38"/>
    <w:rsid w:val="00A92432"/>
    <w:rsid w:val="00A929EC"/>
    <w:rsid w:val="00A92BCD"/>
    <w:rsid w:val="00A93DC0"/>
    <w:rsid w:val="00A94875"/>
    <w:rsid w:val="00AA1B0E"/>
    <w:rsid w:val="00AA2EE2"/>
    <w:rsid w:val="00AA47B6"/>
    <w:rsid w:val="00AA4BE2"/>
    <w:rsid w:val="00AA63AC"/>
    <w:rsid w:val="00AA64B6"/>
    <w:rsid w:val="00AA7B32"/>
    <w:rsid w:val="00AB0A7C"/>
    <w:rsid w:val="00AB234A"/>
    <w:rsid w:val="00AB6310"/>
    <w:rsid w:val="00AC0D0A"/>
    <w:rsid w:val="00AC163B"/>
    <w:rsid w:val="00AC1C95"/>
    <w:rsid w:val="00AC5CA7"/>
    <w:rsid w:val="00AC6058"/>
    <w:rsid w:val="00AC692D"/>
    <w:rsid w:val="00AC7063"/>
    <w:rsid w:val="00AD256F"/>
    <w:rsid w:val="00AD5F44"/>
    <w:rsid w:val="00AE2BA5"/>
    <w:rsid w:val="00AE56B1"/>
    <w:rsid w:val="00AE6D09"/>
    <w:rsid w:val="00AF0CDC"/>
    <w:rsid w:val="00AF14D1"/>
    <w:rsid w:val="00AF5E6A"/>
    <w:rsid w:val="00AF7A7C"/>
    <w:rsid w:val="00B00032"/>
    <w:rsid w:val="00B00643"/>
    <w:rsid w:val="00B02070"/>
    <w:rsid w:val="00B03C30"/>
    <w:rsid w:val="00B0421F"/>
    <w:rsid w:val="00B05983"/>
    <w:rsid w:val="00B13691"/>
    <w:rsid w:val="00B15A33"/>
    <w:rsid w:val="00B17C08"/>
    <w:rsid w:val="00B23004"/>
    <w:rsid w:val="00B269EB"/>
    <w:rsid w:val="00B27F38"/>
    <w:rsid w:val="00B3189E"/>
    <w:rsid w:val="00B3280C"/>
    <w:rsid w:val="00B35151"/>
    <w:rsid w:val="00B408B6"/>
    <w:rsid w:val="00B40DC8"/>
    <w:rsid w:val="00B44B72"/>
    <w:rsid w:val="00B45EA0"/>
    <w:rsid w:val="00B542DA"/>
    <w:rsid w:val="00B60557"/>
    <w:rsid w:val="00B62DBC"/>
    <w:rsid w:val="00B63158"/>
    <w:rsid w:val="00B63EAF"/>
    <w:rsid w:val="00B64CAE"/>
    <w:rsid w:val="00B64EB7"/>
    <w:rsid w:val="00B66D88"/>
    <w:rsid w:val="00B711C9"/>
    <w:rsid w:val="00B72E47"/>
    <w:rsid w:val="00B73862"/>
    <w:rsid w:val="00B73F43"/>
    <w:rsid w:val="00B75E01"/>
    <w:rsid w:val="00B779F1"/>
    <w:rsid w:val="00B8017A"/>
    <w:rsid w:val="00B80AA2"/>
    <w:rsid w:val="00B81550"/>
    <w:rsid w:val="00B81B5B"/>
    <w:rsid w:val="00B860EE"/>
    <w:rsid w:val="00B86493"/>
    <w:rsid w:val="00B87087"/>
    <w:rsid w:val="00B87DDD"/>
    <w:rsid w:val="00B91552"/>
    <w:rsid w:val="00B955FD"/>
    <w:rsid w:val="00B95CAA"/>
    <w:rsid w:val="00BA44AC"/>
    <w:rsid w:val="00BA60BE"/>
    <w:rsid w:val="00BA6B66"/>
    <w:rsid w:val="00BA6E48"/>
    <w:rsid w:val="00BA7C68"/>
    <w:rsid w:val="00BB1F07"/>
    <w:rsid w:val="00BB6032"/>
    <w:rsid w:val="00BC0D6A"/>
    <w:rsid w:val="00BC6ACB"/>
    <w:rsid w:val="00BD1219"/>
    <w:rsid w:val="00BD2BE7"/>
    <w:rsid w:val="00BD40EB"/>
    <w:rsid w:val="00BE0AF6"/>
    <w:rsid w:val="00BE1F03"/>
    <w:rsid w:val="00BE2C0B"/>
    <w:rsid w:val="00BE58A7"/>
    <w:rsid w:val="00BE7EF0"/>
    <w:rsid w:val="00BF17BD"/>
    <w:rsid w:val="00BF2218"/>
    <w:rsid w:val="00BF3222"/>
    <w:rsid w:val="00BF5F92"/>
    <w:rsid w:val="00C01245"/>
    <w:rsid w:val="00C02BCD"/>
    <w:rsid w:val="00C0426B"/>
    <w:rsid w:val="00C045DF"/>
    <w:rsid w:val="00C04E91"/>
    <w:rsid w:val="00C17BA0"/>
    <w:rsid w:val="00C210CB"/>
    <w:rsid w:val="00C22DC0"/>
    <w:rsid w:val="00C254E7"/>
    <w:rsid w:val="00C26D43"/>
    <w:rsid w:val="00C30FB5"/>
    <w:rsid w:val="00C31A49"/>
    <w:rsid w:val="00C34866"/>
    <w:rsid w:val="00C374DE"/>
    <w:rsid w:val="00C41C1A"/>
    <w:rsid w:val="00C45E28"/>
    <w:rsid w:val="00C46548"/>
    <w:rsid w:val="00C50E72"/>
    <w:rsid w:val="00C5170F"/>
    <w:rsid w:val="00C56163"/>
    <w:rsid w:val="00C574D5"/>
    <w:rsid w:val="00C578B0"/>
    <w:rsid w:val="00C605D8"/>
    <w:rsid w:val="00C62D0C"/>
    <w:rsid w:val="00C64237"/>
    <w:rsid w:val="00C65867"/>
    <w:rsid w:val="00C738E7"/>
    <w:rsid w:val="00C73F32"/>
    <w:rsid w:val="00C811A3"/>
    <w:rsid w:val="00C83831"/>
    <w:rsid w:val="00C863B9"/>
    <w:rsid w:val="00C86675"/>
    <w:rsid w:val="00C87462"/>
    <w:rsid w:val="00C87C77"/>
    <w:rsid w:val="00C91562"/>
    <w:rsid w:val="00C92731"/>
    <w:rsid w:val="00C94678"/>
    <w:rsid w:val="00C96933"/>
    <w:rsid w:val="00CA180C"/>
    <w:rsid w:val="00CA5804"/>
    <w:rsid w:val="00CA7131"/>
    <w:rsid w:val="00CA7DD0"/>
    <w:rsid w:val="00CB22B2"/>
    <w:rsid w:val="00CB6D65"/>
    <w:rsid w:val="00CB732F"/>
    <w:rsid w:val="00CC04C8"/>
    <w:rsid w:val="00CC08A9"/>
    <w:rsid w:val="00CC1C66"/>
    <w:rsid w:val="00CC2D3B"/>
    <w:rsid w:val="00CC3EE2"/>
    <w:rsid w:val="00CD0FCD"/>
    <w:rsid w:val="00CD2A2F"/>
    <w:rsid w:val="00CD3766"/>
    <w:rsid w:val="00CD7492"/>
    <w:rsid w:val="00CE3622"/>
    <w:rsid w:val="00CE3A6B"/>
    <w:rsid w:val="00CF0583"/>
    <w:rsid w:val="00CF310B"/>
    <w:rsid w:val="00CF5460"/>
    <w:rsid w:val="00D00211"/>
    <w:rsid w:val="00D0179A"/>
    <w:rsid w:val="00D02713"/>
    <w:rsid w:val="00D02EC1"/>
    <w:rsid w:val="00D05E40"/>
    <w:rsid w:val="00D06309"/>
    <w:rsid w:val="00D07298"/>
    <w:rsid w:val="00D121C5"/>
    <w:rsid w:val="00D15CA8"/>
    <w:rsid w:val="00D16159"/>
    <w:rsid w:val="00D162B3"/>
    <w:rsid w:val="00D17D4B"/>
    <w:rsid w:val="00D21AE8"/>
    <w:rsid w:val="00D252AE"/>
    <w:rsid w:val="00D27FA9"/>
    <w:rsid w:val="00D33AA3"/>
    <w:rsid w:val="00D351EA"/>
    <w:rsid w:val="00D364DC"/>
    <w:rsid w:val="00D40288"/>
    <w:rsid w:val="00D43403"/>
    <w:rsid w:val="00D4443B"/>
    <w:rsid w:val="00D45303"/>
    <w:rsid w:val="00D465E0"/>
    <w:rsid w:val="00D50698"/>
    <w:rsid w:val="00D523FD"/>
    <w:rsid w:val="00D5270B"/>
    <w:rsid w:val="00D55FEE"/>
    <w:rsid w:val="00D56466"/>
    <w:rsid w:val="00D56CD5"/>
    <w:rsid w:val="00D62A9D"/>
    <w:rsid w:val="00D62C99"/>
    <w:rsid w:val="00D62E71"/>
    <w:rsid w:val="00D6430D"/>
    <w:rsid w:val="00D6515C"/>
    <w:rsid w:val="00D66188"/>
    <w:rsid w:val="00D670C8"/>
    <w:rsid w:val="00D7167F"/>
    <w:rsid w:val="00D7177B"/>
    <w:rsid w:val="00D731F6"/>
    <w:rsid w:val="00D73FEA"/>
    <w:rsid w:val="00D74047"/>
    <w:rsid w:val="00D740CA"/>
    <w:rsid w:val="00D7774B"/>
    <w:rsid w:val="00D83747"/>
    <w:rsid w:val="00D85728"/>
    <w:rsid w:val="00D87CEC"/>
    <w:rsid w:val="00D90EAF"/>
    <w:rsid w:val="00D91880"/>
    <w:rsid w:val="00D91AE2"/>
    <w:rsid w:val="00D933DC"/>
    <w:rsid w:val="00D95481"/>
    <w:rsid w:val="00DA5D3B"/>
    <w:rsid w:val="00DA683F"/>
    <w:rsid w:val="00DB0021"/>
    <w:rsid w:val="00DB04E4"/>
    <w:rsid w:val="00DB0AF9"/>
    <w:rsid w:val="00DB162C"/>
    <w:rsid w:val="00DB24BA"/>
    <w:rsid w:val="00DB316C"/>
    <w:rsid w:val="00DB482F"/>
    <w:rsid w:val="00DC0C4C"/>
    <w:rsid w:val="00DC546A"/>
    <w:rsid w:val="00DC7A13"/>
    <w:rsid w:val="00DD3834"/>
    <w:rsid w:val="00DD475B"/>
    <w:rsid w:val="00DD4A0A"/>
    <w:rsid w:val="00DD7C15"/>
    <w:rsid w:val="00DE09EF"/>
    <w:rsid w:val="00DE63E0"/>
    <w:rsid w:val="00DE75B9"/>
    <w:rsid w:val="00DF1822"/>
    <w:rsid w:val="00DF1C57"/>
    <w:rsid w:val="00DF2997"/>
    <w:rsid w:val="00DF2A23"/>
    <w:rsid w:val="00DF71AE"/>
    <w:rsid w:val="00E10532"/>
    <w:rsid w:val="00E1067F"/>
    <w:rsid w:val="00E10BC4"/>
    <w:rsid w:val="00E11533"/>
    <w:rsid w:val="00E1415D"/>
    <w:rsid w:val="00E14566"/>
    <w:rsid w:val="00E2083C"/>
    <w:rsid w:val="00E237F3"/>
    <w:rsid w:val="00E24AF9"/>
    <w:rsid w:val="00E2689D"/>
    <w:rsid w:val="00E323E9"/>
    <w:rsid w:val="00E34018"/>
    <w:rsid w:val="00E365F8"/>
    <w:rsid w:val="00E419E9"/>
    <w:rsid w:val="00E42156"/>
    <w:rsid w:val="00E437D2"/>
    <w:rsid w:val="00E44CA7"/>
    <w:rsid w:val="00E44ECF"/>
    <w:rsid w:val="00E46493"/>
    <w:rsid w:val="00E46C0D"/>
    <w:rsid w:val="00E55751"/>
    <w:rsid w:val="00E655B6"/>
    <w:rsid w:val="00E76944"/>
    <w:rsid w:val="00E81611"/>
    <w:rsid w:val="00E818E9"/>
    <w:rsid w:val="00E81FFA"/>
    <w:rsid w:val="00E94725"/>
    <w:rsid w:val="00E9753F"/>
    <w:rsid w:val="00E97D77"/>
    <w:rsid w:val="00EA2311"/>
    <w:rsid w:val="00EA380D"/>
    <w:rsid w:val="00EA3907"/>
    <w:rsid w:val="00EA761E"/>
    <w:rsid w:val="00EA7A41"/>
    <w:rsid w:val="00EB1E47"/>
    <w:rsid w:val="00EB2354"/>
    <w:rsid w:val="00EB54D6"/>
    <w:rsid w:val="00EC1A2A"/>
    <w:rsid w:val="00EC4CB0"/>
    <w:rsid w:val="00EC62C7"/>
    <w:rsid w:val="00EC7098"/>
    <w:rsid w:val="00EC7BC3"/>
    <w:rsid w:val="00ED3F30"/>
    <w:rsid w:val="00ED51EC"/>
    <w:rsid w:val="00ED5AE8"/>
    <w:rsid w:val="00ED6B84"/>
    <w:rsid w:val="00ED7600"/>
    <w:rsid w:val="00EF149A"/>
    <w:rsid w:val="00EF3C6E"/>
    <w:rsid w:val="00EF50FD"/>
    <w:rsid w:val="00EF6073"/>
    <w:rsid w:val="00EF698B"/>
    <w:rsid w:val="00F11364"/>
    <w:rsid w:val="00F1362C"/>
    <w:rsid w:val="00F17ABE"/>
    <w:rsid w:val="00F24B7E"/>
    <w:rsid w:val="00F2535D"/>
    <w:rsid w:val="00F30D65"/>
    <w:rsid w:val="00F33926"/>
    <w:rsid w:val="00F33CB4"/>
    <w:rsid w:val="00F414F1"/>
    <w:rsid w:val="00F436C6"/>
    <w:rsid w:val="00F43B6C"/>
    <w:rsid w:val="00F508B8"/>
    <w:rsid w:val="00F56FF0"/>
    <w:rsid w:val="00F60BCB"/>
    <w:rsid w:val="00F6269B"/>
    <w:rsid w:val="00F626BB"/>
    <w:rsid w:val="00F62CF0"/>
    <w:rsid w:val="00F63E9C"/>
    <w:rsid w:val="00F6626A"/>
    <w:rsid w:val="00F72CB1"/>
    <w:rsid w:val="00F74668"/>
    <w:rsid w:val="00F7710C"/>
    <w:rsid w:val="00F8215E"/>
    <w:rsid w:val="00F824F5"/>
    <w:rsid w:val="00F8259A"/>
    <w:rsid w:val="00F84149"/>
    <w:rsid w:val="00F878FA"/>
    <w:rsid w:val="00F90FAB"/>
    <w:rsid w:val="00F925C0"/>
    <w:rsid w:val="00F9374D"/>
    <w:rsid w:val="00F97E82"/>
    <w:rsid w:val="00FA2513"/>
    <w:rsid w:val="00FA2C65"/>
    <w:rsid w:val="00FA30BA"/>
    <w:rsid w:val="00FA475F"/>
    <w:rsid w:val="00FA5FE6"/>
    <w:rsid w:val="00FA624D"/>
    <w:rsid w:val="00FA767E"/>
    <w:rsid w:val="00FB0A2A"/>
    <w:rsid w:val="00FB1C4F"/>
    <w:rsid w:val="00FB47B9"/>
    <w:rsid w:val="00FC0FF0"/>
    <w:rsid w:val="00FC1A19"/>
    <w:rsid w:val="00FC29B9"/>
    <w:rsid w:val="00FC4EB8"/>
    <w:rsid w:val="00FC6FD3"/>
    <w:rsid w:val="00FC7C37"/>
    <w:rsid w:val="00FD1496"/>
    <w:rsid w:val="00FD30FA"/>
    <w:rsid w:val="00FD70B8"/>
    <w:rsid w:val="00FD78CD"/>
    <w:rsid w:val="00FE305C"/>
    <w:rsid w:val="00FE4A78"/>
    <w:rsid w:val="00FE61E5"/>
    <w:rsid w:val="00FF0301"/>
    <w:rsid w:val="00FF14EC"/>
    <w:rsid w:val="00FF1B29"/>
    <w:rsid w:val="00FF32A3"/>
    <w:rsid w:val="00FF39F4"/>
    <w:rsid w:val="00FF4654"/>
    <w:rsid w:val="018D33E6"/>
    <w:rsid w:val="01973E6D"/>
    <w:rsid w:val="01F1A9AB"/>
    <w:rsid w:val="01F32B75"/>
    <w:rsid w:val="025DEBA2"/>
    <w:rsid w:val="02775D97"/>
    <w:rsid w:val="02CCE7D0"/>
    <w:rsid w:val="063DB20E"/>
    <w:rsid w:val="06D238DE"/>
    <w:rsid w:val="07D9826F"/>
    <w:rsid w:val="081A3FE6"/>
    <w:rsid w:val="08AF4C12"/>
    <w:rsid w:val="0916802F"/>
    <w:rsid w:val="09B8E7E3"/>
    <w:rsid w:val="0A9D0E49"/>
    <w:rsid w:val="0B87EB13"/>
    <w:rsid w:val="0C6B3901"/>
    <w:rsid w:val="0D1420D7"/>
    <w:rsid w:val="0D2A2A2E"/>
    <w:rsid w:val="0D5D9B2E"/>
    <w:rsid w:val="0E52CFFA"/>
    <w:rsid w:val="1105B970"/>
    <w:rsid w:val="11C44068"/>
    <w:rsid w:val="127252F7"/>
    <w:rsid w:val="1371C3D1"/>
    <w:rsid w:val="14098CD5"/>
    <w:rsid w:val="1434EB5F"/>
    <w:rsid w:val="149EDD1A"/>
    <w:rsid w:val="1641F403"/>
    <w:rsid w:val="171C6D81"/>
    <w:rsid w:val="185616B7"/>
    <w:rsid w:val="18A9AD34"/>
    <w:rsid w:val="1D7D9929"/>
    <w:rsid w:val="1E0AF02F"/>
    <w:rsid w:val="1F293256"/>
    <w:rsid w:val="1FE895AD"/>
    <w:rsid w:val="20613DCC"/>
    <w:rsid w:val="219F22AD"/>
    <w:rsid w:val="21FD0E2D"/>
    <w:rsid w:val="246E4F20"/>
    <w:rsid w:val="247B33D9"/>
    <w:rsid w:val="24945C36"/>
    <w:rsid w:val="25E4A9E3"/>
    <w:rsid w:val="2656DC86"/>
    <w:rsid w:val="2675678A"/>
    <w:rsid w:val="2679358E"/>
    <w:rsid w:val="27B2D49B"/>
    <w:rsid w:val="28A536C8"/>
    <w:rsid w:val="28C2BC95"/>
    <w:rsid w:val="299FACBE"/>
    <w:rsid w:val="29FF16A5"/>
    <w:rsid w:val="2A87467F"/>
    <w:rsid w:val="2AA3CA14"/>
    <w:rsid w:val="2CDEDE80"/>
    <w:rsid w:val="2E5C71F8"/>
    <w:rsid w:val="2E8897BA"/>
    <w:rsid w:val="2E905B28"/>
    <w:rsid w:val="2FB6169B"/>
    <w:rsid w:val="308F71F7"/>
    <w:rsid w:val="34B80792"/>
    <w:rsid w:val="36AF6FF0"/>
    <w:rsid w:val="39E973F2"/>
    <w:rsid w:val="3A610524"/>
    <w:rsid w:val="3AD54C84"/>
    <w:rsid w:val="3BF45C1A"/>
    <w:rsid w:val="3BFCD585"/>
    <w:rsid w:val="3CCD95EA"/>
    <w:rsid w:val="3D6A692A"/>
    <w:rsid w:val="3D777AD3"/>
    <w:rsid w:val="3D7F7D89"/>
    <w:rsid w:val="3FF5F413"/>
    <w:rsid w:val="40B71E4B"/>
    <w:rsid w:val="41EECEC5"/>
    <w:rsid w:val="433CD76E"/>
    <w:rsid w:val="43E02547"/>
    <w:rsid w:val="43EEBF0D"/>
    <w:rsid w:val="4669ACE1"/>
    <w:rsid w:val="48994B63"/>
    <w:rsid w:val="4B47E953"/>
    <w:rsid w:val="4BB866D3"/>
    <w:rsid w:val="4C04E576"/>
    <w:rsid w:val="4C57A004"/>
    <w:rsid w:val="4D2E4049"/>
    <w:rsid w:val="4E6F3BA5"/>
    <w:rsid w:val="4F8CB84E"/>
    <w:rsid w:val="505B3F0C"/>
    <w:rsid w:val="5066DABA"/>
    <w:rsid w:val="51B72AD7"/>
    <w:rsid w:val="520E7FFA"/>
    <w:rsid w:val="523C85FB"/>
    <w:rsid w:val="542DDB75"/>
    <w:rsid w:val="56493EFC"/>
    <w:rsid w:val="56F54C6B"/>
    <w:rsid w:val="57D37A44"/>
    <w:rsid w:val="5A2AE165"/>
    <w:rsid w:val="5A7DEBE1"/>
    <w:rsid w:val="5A94A427"/>
    <w:rsid w:val="5C498FF1"/>
    <w:rsid w:val="5DF6FFD0"/>
    <w:rsid w:val="610C18D6"/>
    <w:rsid w:val="617C9656"/>
    <w:rsid w:val="626FFC16"/>
    <w:rsid w:val="62A7E937"/>
    <w:rsid w:val="65263F3D"/>
    <w:rsid w:val="65D749DA"/>
    <w:rsid w:val="65DEC819"/>
    <w:rsid w:val="6604D203"/>
    <w:rsid w:val="661A0B22"/>
    <w:rsid w:val="663B064E"/>
    <w:rsid w:val="6828C661"/>
    <w:rsid w:val="691F1841"/>
    <w:rsid w:val="693255EE"/>
    <w:rsid w:val="69C88675"/>
    <w:rsid w:val="69F08594"/>
    <w:rsid w:val="6ACCF923"/>
    <w:rsid w:val="6B421F5A"/>
    <w:rsid w:val="6C0BD928"/>
    <w:rsid w:val="6C56B903"/>
    <w:rsid w:val="6C68C984"/>
    <w:rsid w:val="6CB272DD"/>
    <w:rsid w:val="6D36A4FF"/>
    <w:rsid w:val="6D4AF164"/>
    <w:rsid w:val="6DC63953"/>
    <w:rsid w:val="6DF28964"/>
    <w:rsid w:val="6F2D3A9C"/>
    <w:rsid w:val="7037C7F9"/>
    <w:rsid w:val="70404164"/>
    <w:rsid w:val="70DC4816"/>
    <w:rsid w:val="71D3985A"/>
    <w:rsid w:val="71DD21B1"/>
    <w:rsid w:val="71EC55B1"/>
    <w:rsid w:val="72EF6B39"/>
    <w:rsid w:val="7353EC39"/>
    <w:rsid w:val="7443B8BE"/>
    <w:rsid w:val="744ECFE0"/>
    <w:rsid w:val="74A3C3C2"/>
    <w:rsid w:val="754C0226"/>
    <w:rsid w:val="7560C8D2"/>
    <w:rsid w:val="799D4AB8"/>
    <w:rsid w:val="7ADAE69D"/>
    <w:rsid w:val="7B4C4E41"/>
    <w:rsid w:val="7C6CDCCD"/>
    <w:rsid w:val="7C9C251A"/>
    <w:rsid w:val="7D5E723A"/>
    <w:rsid w:val="7E08AD2E"/>
    <w:rsid w:val="7EDAD8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0"/>
    <o:shapelayout v:ext="edit">
      <o:idmap v:ext="edit" data="2"/>
    </o:shapelayout>
  </w:shapeDefaults>
  <w:decimalSymbol w:val=","/>
  <w:listSeparator w:val=","/>
  <w14:docId w14:val="577D93F1"/>
  <w15:chartTrackingRefBased/>
  <w15:docId w15:val="{C7CF19D1-8BC0-40E0-9F8E-D6779FE6F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3299"/>
    <w:rPr>
      <w:rFonts w:ascii="Times New Roman" w:hAnsi="Times New Roman"/>
      <w:sz w:val="20"/>
    </w:rPr>
  </w:style>
  <w:style w:type="paragraph" w:styleId="Heading1">
    <w:name w:val="heading 1"/>
    <w:aliases w:val="H1,h1,NMP Heading 1,app heading 1,l1,Memo Heading 1,h11,h12,h13,h14,h15,h16,h17,h111,h121,h131,h141,h151,h161,h18,h112,h122,h132,h142,h152,h162,h19,h113,h123,h133,h143,h153,h163,1,Section of paper,Heading 1_a,Huvudrubrik,heading 1,Titre§,Char"/>
    <w:basedOn w:val="Normal"/>
    <w:next w:val="Normal"/>
    <w:link w:val="Heading1Char"/>
    <w:qFormat/>
    <w:rsid w:val="003B659E"/>
    <w:pPr>
      <w:keepNext/>
      <w:keepLines/>
      <w:numPr>
        <w:numId w:val="13"/>
      </w:numPr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numPr>
        <w:ilvl w:val="1"/>
      </w:num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</w:rPr>
  </w:style>
  <w:style w:type="paragraph" w:styleId="Heading3">
    <w:name w:val="heading 3"/>
    <w:aliases w:val="Heading 3 3GPP,Underrubrik2,H3,Memo Heading 3,h3,no break,Heading 3 Char1 Char,Heading 3 Char Char Char,Heading 3 Char1 Char Char Char,Heading 3 Char Char Char Char Char,Heading 3 Char Char1 Char,Heading 3 Char2 Char,0H,l3,list ,list 3,Head 3"/>
    <w:basedOn w:val="Normal"/>
    <w:next w:val="Normal"/>
    <w:link w:val="Heading3Char"/>
    <w:unhideWhenUsed/>
    <w:qFormat/>
    <w:rsid w:val="000239F5"/>
    <w:pPr>
      <w:keepNext/>
      <w:keepLines/>
      <w:numPr>
        <w:ilvl w:val="2"/>
        <w:numId w:val="13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RAN4H3"/>
    <w:next w:val="Normal"/>
    <w:link w:val="Heading4Char"/>
    <w:uiPriority w:val="9"/>
    <w:unhideWhenUsed/>
    <w:qFormat/>
    <w:rsid w:val="00251A5E"/>
    <w:pPr>
      <w:keepNext/>
      <w:keepLines/>
      <w:numPr>
        <w:ilvl w:val="3"/>
        <w:numId w:val="13"/>
      </w:numPr>
      <w:spacing w:before="40" w:after="0"/>
      <w:outlineLvl w:val="3"/>
    </w:pPr>
    <w:rPr>
      <w:i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92A86"/>
    <w:pPr>
      <w:keepNext/>
      <w:keepLines/>
      <w:numPr>
        <w:ilvl w:val="4"/>
        <w:numId w:val="13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92A86"/>
    <w:pPr>
      <w:keepNext/>
      <w:keepLines/>
      <w:numPr>
        <w:ilvl w:val="5"/>
        <w:numId w:val="13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92A86"/>
    <w:pPr>
      <w:keepNext/>
      <w:keepLines/>
      <w:numPr>
        <w:ilvl w:val="6"/>
        <w:numId w:val="1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92A86"/>
    <w:pPr>
      <w:keepNext/>
      <w:keepLines/>
      <w:numPr>
        <w:ilvl w:val="7"/>
        <w:numId w:val="1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92A86"/>
    <w:pPr>
      <w:keepNext/>
      <w:keepLines/>
      <w:numPr>
        <w:ilvl w:val="8"/>
        <w:numId w:val="1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aliases w:val="H1 Char,h1 Char,NMP Heading 1 Char,app heading 1 Char,l1 Char,Memo Heading 1 Char,h11 Char,h12 Char,h13 Char,h14 Char,h15 Char,h16 Char,h17 Char,h111 Char,h121 Char,h131 Char,h141 Char,h151 Char,h161 Char,h18 Char,h112 Char,h122 Char"/>
    <w:basedOn w:val="DefaultParagraphFont"/>
    <w:link w:val="Heading1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List Paragraph - Bullets,R4_bullets,- Bullets,?? ??,?????,????,Lista1,列出段落1,中等深浅网格 1 - 着色 21,列表段落1,—ño’i—Ž,¥¡¡¡¡ì¬º¥¹¥È¶ÎÂä,ÁÐ³ö¶ÎÂä,¥ê¥¹¥È¶ÎÂä,1st level - Bullet List Paragraph,Lettre d'introduction,Paragrafo elenco,Normal bullet 2,목록 단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numId w:val="4"/>
      </w:numPr>
      <w:ind w:left="431" w:hanging="431"/>
    </w:p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4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2"/>
      </w:numPr>
    </w:pPr>
    <w:rPr>
      <w:rFonts w:eastAsia="Calibri" w:cs="Times New Roman"/>
      <w:szCs w:val="20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1"/>
      </w:numPr>
      <w:ind w:left="0" w:firstLine="0"/>
    </w:pPr>
    <w:rPr>
      <w:rFonts w:eastAsia="Calibri" w:cs="Times New Roman"/>
      <w:b/>
      <w:szCs w:val="20"/>
    </w:rPr>
  </w:style>
  <w:style w:type="character" w:customStyle="1" w:styleId="ListParagraphChar">
    <w:name w:val="List Paragraph Char"/>
    <w:aliases w:val="List Paragraph - Bullets Char,R4_bullets Char,- Bullets Char,?? ?? Char,????? Char,???? Char,Lista1 Char,列出段落1 Char,中等深浅网格 1 - 着色 21 Char,列表段落1 Char,—ño’i—Ž Char,¥¡¡¡¡ì¬º¥¹¥È¶ÎÂä Char,ÁÐ³ö¶ÎÂä Char,¥ê¥¹¥È¶ÎÂä Char,목록 단 Char"/>
    <w:basedOn w:val="DefaultParagraphFont"/>
    <w:link w:val="ListParagraph"/>
    <w:uiPriority w:val="34"/>
    <w:qFormat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</w:rPr>
  </w:style>
  <w:style w:type="table" w:styleId="TableGrid">
    <w:name w:val="Table Grid"/>
    <w:aliases w:val="TableGrid"/>
    <w:basedOn w:val="TableNormal"/>
    <w:qFormat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3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8215E"/>
    <w:pPr>
      <w:tabs>
        <w:tab w:val="right" w:leader="dot" w:pos="9617"/>
      </w:tabs>
      <w:spacing w:after="100"/>
    </w:pPr>
    <w:rPr>
      <w:i/>
      <w:iCs/>
      <w:noProof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qFormat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4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2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221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Heading 3 3GPP Char,Underrubrik2 Char,H3 Char,Memo Heading 3 Char,h3 Char,no break Char,Heading 3 Char1 Char Char,Heading 3 Char Char Char Char,Heading 3 Char1 Char Char Char Char,Heading 3 Char Char Char Char Char Char,0H Char,l3 Char"/>
    <w:basedOn w:val="DefaultParagraphFont"/>
    <w:link w:val="Heading3"/>
    <w:rsid w:val="000239F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ListTable3-Accent1">
    <w:name w:val="List Table 3 Accent 1"/>
    <w:basedOn w:val="TableNormal"/>
    <w:uiPriority w:val="48"/>
    <w:rsid w:val="0030095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customStyle="1" w:styleId="Numbering">
    <w:name w:val="Numbering"/>
    <w:basedOn w:val="ListParagraph"/>
    <w:autoRedefine/>
    <w:qFormat/>
    <w:rsid w:val="00356F45"/>
    <w:pPr>
      <w:numPr>
        <w:numId w:val="6"/>
      </w:numPr>
      <w:shd w:val="clear" w:color="auto" w:fill="FFFFFF"/>
      <w:spacing w:before="240" w:after="240" w:line="240" w:lineRule="auto"/>
      <w:ind w:left="568" w:hanging="284"/>
    </w:pPr>
    <w:rPr>
      <w:rFonts w:asciiTheme="minorHAnsi" w:hAnsiTheme="minorHAnsi" w:cs="Arial"/>
      <w:color w:val="44546A" w:themeColor="text2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FE305C"/>
    <w:rPr>
      <w:color w:val="605E5C"/>
      <w:shd w:val="clear" w:color="auto" w:fill="E1DFDD"/>
    </w:rPr>
  </w:style>
  <w:style w:type="paragraph" w:customStyle="1" w:styleId="sectionsubheader">
    <w:name w:val="section_subheader"/>
    <w:next w:val="Normal"/>
    <w:link w:val="sectionsubheaderChar"/>
    <w:qFormat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10481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ectionsubheaderChar">
    <w:name w:val="section_subheader Char"/>
    <w:basedOn w:val="DefaultParagraphFont"/>
    <w:link w:val="sectionsubheader"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0110481"/>
    <w:rPr>
      <w:rFonts w:ascii="Times New Roman" w:hAnsi="Times New Roman"/>
      <w:i/>
      <w:iCs/>
      <w:color w:val="404040" w:themeColor="text1" w:themeTint="BF"/>
      <w:sz w:val="20"/>
    </w:rPr>
  </w:style>
  <w:style w:type="character" w:styleId="Strong">
    <w:name w:val="Strong"/>
    <w:basedOn w:val="DefaultParagraphFont"/>
    <w:uiPriority w:val="22"/>
    <w:qFormat/>
    <w:rsid w:val="00110481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110481"/>
    <w:rPr>
      <w:i/>
      <w:i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0481"/>
    <w:pPr>
      <w:numPr>
        <w:ilvl w:val="1"/>
      </w:numPr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110481"/>
    <w:rPr>
      <w:rFonts w:eastAsiaTheme="minorEastAsia"/>
      <w:color w:val="5A5A5A" w:themeColor="text1" w:themeTint="A5"/>
      <w:spacing w:val="15"/>
    </w:rPr>
  </w:style>
  <w:style w:type="character" w:styleId="CommentReference">
    <w:name w:val="annotation reference"/>
    <w:basedOn w:val="DefaultParagraphFont"/>
    <w:unhideWhenUsed/>
    <w:qFormat/>
    <w:rsid w:val="00542D23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qFormat/>
    <w:rsid w:val="00542D2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qFormat/>
    <w:rsid w:val="00542D23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2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2D23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251A5E"/>
    <w:rPr>
      <w:rFonts w:ascii="Arial" w:hAnsi="Arial" w:cs="Arial"/>
      <w:i/>
      <w:iCs/>
      <w:sz w:val="24"/>
    </w:rPr>
  </w:style>
  <w:style w:type="paragraph" w:styleId="TOC3">
    <w:name w:val="toc 3"/>
    <w:basedOn w:val="Normal"/>
    <w:next w:val="Normal"/>
    <w:autoRedefine/>
    <w:uiPriority w:val="39"/>
    <w:unhideWhenUsed/>
    <w:rsid w:val="00592A86"/>
    <w:pPr>
      <w:spacing w:after="100"/>
      <w:ind w:left="40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592A86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A8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A8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A86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A8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table" w:customStyle="1" w:styleId="Style1">
    <w:name w:val="Style1"/>
    <w:basedOn w:val="TableNormal"/>
    <w:uiPriority w:val="99"/>
    <w:rsid w:val="004E7A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@Yu Gothic UI Semilight" w:hAnsi="@Yu Gothic UI Semilight"/>
        <w:b/>
        <w:color w:val="FFFFFF" w:themeColor="background1"/>
        <w:sz w:val="20"/>
      </w:rPr>
      <w:tblPr/>
      <w:tcPr>
        <w:shd w:val="clear" w:color="auto" w:fill="124191"/>
      </w:tcPr>
    </w:tblStylePr>
  </w:style>
  <w:style w:type="paragraph" w:styleId="TOC4">
    <w:name w:val="toc 4"/>
    <w:aliases w:val="Observation"/>
    <w:basedOn w:val="Normal"/>
    <w:next w:val="Normal"/>
    <w:autoRedefine/>
    <w:uiPriority w:val="39"/>
    <w:unhideWhenUsed/>
    <w:rsid w:val="00A4355E"/>
    <w:pPr>
      <w:spacing w:after="100"/>
    </w:p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A4355E"/>
    <w:pPr>
      <w:spacing w:after="100"/>
    </w:pPr>
    <w:rPr>
      <w:b/>
    </w:rPr>
  </w:style>
  <w:style w:type="paragraph" w:styleId="NormalWeb">
    <w:name w:val="Normal (Web)"/>
    <w:basedOn w:val="Normal"/>
    <w:uiPriority w:val="99"/>
    <w:unhideWhenUsed/>
    <w:rsid w:val="00BD1219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Emphasis">
    <w:name w:val="Emphasis"/>
    <w:uiPriority w:val="20"/>
    <w:qFormat/>
    <w:rsid w:val="00ED6B84"/>
    <w:rPr>
      <w:i/>
      <w:iCs/>
    </w:rPr>
  </w:style>
  <w:style w:type="paragraph" w:customStyle="1" w:styleId="TAH">
    <w:name w:val="TAH"/>
    <w:basedOn w:val="TAC"/>
    <w:link w:val="TAHCar"/>
    <w:qFormat/>
    <w:rsid w:val="00ED6B84"/>
    <w:rPr>
      <w:b/>
    </w:rPr>
  </w:style>
  <w:style w:type="paragraph" w:customStyle="1" w:styleId="TAC">
    <w:name w:val="TAC"/>
    <w:basedOn w:val="Normal"/>
    <w:link w:val="TACChar"/>
    <w:qFormat/>
    <w:rsid w:val="00ED6B84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CChar">
    <w:name w:val="TAC Char"/>
    <w:link w:val="TAC"/>
    <w:qFormat/>
    <w:rsid w:val="00ED6B84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HCar">
    <w:name w:val="TAH Car"/>
    <w:link w:val="TAH"/>
    <w:qFormat/>
    <w:rsid w:val="00ED6B84"/>
    <w:rPr>
      <w:rFonts w:ascii="Arial" w:eastAsia="Times New Roman" w:hAnsi="Arial" w:cs="Times New Roman"/>
      <w:b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qFormat/>
    <w:rsid w:val="00ED6B84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Cs w:val="20"/>
      <w:lang w:val="en-GB" w:eastAsia="en-GB"/>
    </w:rPr>
  </w:style>
  <w:style w:type="character" w:customStyle="1" w:styleId="THChar">
    <w:name w:val="TH Char"/>
    <w:link w:val="TH"/>
    <w:qFormat/>
    <w:rsid w:val="00ED6B84"/>
    <w:rPr>
      <w:rFonts w:ascii="Arial" w:eastAsia="Times New Roman" w:hAnsi="Arial" w:cs="Times New Roman"/>
      <w:b/>
      <w:sz w:val="20"/>
      <w:szCs w:val="20"/>
      <w:lang w:val="en-GB" w:eastAsia="en-GB"/>
    </w:rPr>
  </w:style>
  <w:style w:type="paragraph" w:customStyle="1" w:styleId="TAN">
    <w:name w:val="TAN"/>
    <w:basedOn w:val="Normal"/>
    <w:link w:val="TANChar"/>
    <w:qFormat/>
    <w:rsid w:val="00ED6B84"/>
    <w:pPr>
      <w:keepNext/>
      <w:keepLines/>
      <w:overflowPunct w:val="0"/>
      <w:autoSpaceDE w:val="0"/>
      <w:autoSpaceDN w:val="0"/>
      <w:adjustRightInd w:val="0"/>
      <w:spacing w:after="0" w:line="240" w:lineRule="auto"/>
      <w:ind w:left="851" w:hanging="851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NChar">
    <w:name w:val="TAN Char"/>
    <w:link w:val="TAN"/>
    <w:qFormat/>
    <w:rsid w:val="00ED6B8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AR">
    <w:name w:val="TAR"/>
    <w:basedOn w:val="TAL"/>
    <w:rsid w:val="00ED6B84"/>
    <w:pPr>
      <w:jc w:val="right"/>
    </w:pPr>
  </w:style>
  <w:style w:type="paragraph" w:customStyle="1" w:styleId="TAL">
    <w:name w:val="TAL"/>
    <w:basedOn w:val="Normal"/>
    <w:link w:val="TALCar"/>
    <w:rsid w:val="00ED6B84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LCar">
    <w:name w:val="TAL Car"/>
    <w:link w:val="TAL"/>
    <w:qFormat/>
    <w:rsid w:val="00ED6B84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ui-provider">
    <w:name w:val="ui-provider"/>
    <w:basedOn w:val="DefaultParagraphFont"/>
    <w:rsid w:val="00ED6B84"/>
  </w:style>
  <w:style w:type="paragraph" w:customStyle="1" w:styleId="ECCParagraph">
    <w:name w:val="ECC Paragraph"/>
    <w:basedOn w:val="Normal"/>
    <w:uiPriority w:val="99"/>
    <w:rsid w:val="00ED6B84"/>
    <w:pPr>
      <w:spacing w:before="240" w:after="60" w:line="240" w:lineRule="auto"/>
      <w:jc w:val="both"/>
    </w:pPr>
    <w:rPr>
      <w:rFonts w:ascii="Arial" w:hAnsi="Arial" w:cs="Arial"/>
      <w:szCs w:val="20"/>
      <w:lang w:val="en-GB" w:eastAsia="en-GB"/>
    </w:rPr>
  </w:style>
  <w:style w:type="paragraph" w:customStyle="1" w:styleId="ECCParBulleted">
    <w:name w:val="ECC Par Bulleted"/>
    <w:basedOn w:val="Normal"/>
    <w:rsid w:val="00ED6B84"/>
    <w:pPr>
      <w:numPr>
        <w:numId w:val="10"/>
      </w:numPr>
      <w:spacing w:before="240" w:after="120" w:line="240" w:lineRule="auto"/>
      <w:jc w:val="both"/>
    </w:pPr>
    <w:rPr>
      <w:rFonts w:ascii="Arial" w:hAnsi="Arial" w:cs="Arial"/>
      <w:szCs w:val="20"/>
      <w:lang w:val="en-GB" w:eastAsia="en-GB"/>
    </w:rPr>
  </w:style>
  <w:style w:type="paragraph" w:styleId="Revision">
    <w:name w:val="Revision"/>
    <w:hidden/>
    <w:uiPriority w:val="99"/>
    <w:semiHidden/>
    <w:rsid w:val="00001486"/>
    <w:pPr>
      <w:spacing w:after="0" w:line="240" w:lineRule="auto"/>
    </w:pPr>
    <w:rPr>
      <w:rFonts w:ascii="Times New Roman" w:hAnsi="Times New Roman"/>
      <w:sz w:val="20"/>
    </w:rPr>
  </w:style>
  <w:style w:type="paragraph" w:styleId="Header">
    <w:name w:val="header"/>
    <w:basedOn w:val="Normal"/>
    <w:link w:val="HeaderChar"/>
    <w:uiPriority w:val="99"/>
    <w:semiHidden/>
    <w:unhideWhenUsed/>
    <w:rsid w:val="00F1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11364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semiHidden/>
    <w:unhideWhenUsed/>
    <w:rsid w:val="00F1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11364"/>
    <w:rPr>
      <w:rFonts w:ascii="Times New Roman" w:hAnsi="Times New Roman"/>
      <w:sz w:val="20"/>
    </w:rPr>
  </w:style>
  <w:style w:type="paragraph" w:customStyle="1" w:styleId="3GPPH4">
    <w:name w:val="3GPP H4"/>
    <w:basedOn w:val="RAN4H3"/>
    <w:next w:val="Normal"/>
    <w:link w:val="3GPPH4Char"/>
    <w:qFormat/>
    <w:rsid w:val="000136E4"/>
    <w:pPr>
      <w:numPr>
        <w:ilvl w:val="3"/>
      </w:numPr>
      <w:ind w:left="709"/>
    </w:pPr>
    <w:rPr>
      <w:sz w:val="22"/>
    </w:rPr>
  </w:style>
  <w:style w:type="character" w:customStyle="1" w:styleId="3GPPH4Char">
    <w:name w:val="3GPP H4 Char"/>
    <w:basedOn w:val="Heading4Char"/>
    <w:link w:val="3GPPH4"/>
    <w:rsid w:val="000136E4"/>
    <w:rPr>
      <w:rFonts w:ascii="Arial" w:hAnsi="Arial" w:cs="Arial"/>
      <w:i w:val="0"/>
      <w:iCs w:val="0"/>
      <w:sz w:val="24"/>
    </w:rPr>
  </w:style>
  <w:style w:type="paragraph" w:customStyle="1" w:styleId="TableText">
    <w:name w:val="TableText"/>
    <w:basedOn w:val="BodyTextIndent"/>
    <w:uiPriority w:val="99"/>
    <w:qFormat/>
    <w:rsid w:val="004B4EE9"/>
    <w:pPr>
      <w:keepNext/>
      <w:keepLines/>
      <w:overflowPunct w:val="0"/>
      <w:autoSpaceDE w:val="0"/>
      <w:autoSpaceDN w:val="0"/>
      <w:adjustRightInd w:val="0"/>
      <w:spacing w:after="180" w:line="240" w:lineRule="auto"/>
      <w:ind w:left="0"/>
      <w:jc w:val="center"/>
      <w:textAlignment w:val="baseline"/>
    </w:pPr>
    <w:rPr>
      <w:rFonts w:eastAsia="Malgun Gothic" w:cs="Times New Roman"/>
      <w:snapToGrid w:val="0"/>
      <w:kern w:val="2"/>
      <w:szCs w:val="20"/>
      <w:lang w:val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4B4EE9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B4EE9"/>
    <w:rPr>
      <w:rFonts w:ascii="Times New Roman" w:hAnsi="Times New Roman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274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3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Word_Document.docx"/><Relationship Id="rId21" Type="http://schemas.openxmlformats.org/officeDocument/2006/relationships/image" Target="media/image9.png"/><Relationship Id="rId42" Type="http://schemas.openxmlformats.org/officeDocument/2006/relationships/package" Target="embeddings/Microsoft_Word_Document8.docx"/><Relationship Id="rId47" Type="http://schemas.openxmlformats.org/officeDocument/2006/relationships/image" Target="media/image24.emf"/><Relationship Id="rId63" Type="http://schemas.openxmlformats.org/officeDocument/2006/relationships/image" Target="media/image32.emf"/><Relationship Id="rId68" Type="http://schemas.openxmlformats.org/officeDocument/2006/relationships/package" Target="embeddings/Microsoft_Word_Document21.docx"/><Relationship Id="rId84" Type="http://schemas.openxmlformats.org/officeDocument/2006/relationships/package" Target="embeddings/Microsoft_Word_Document29.docx"/><Relationship Id="rId16" Type="http://schemas.openxmlformats.org/officeDocument/2006/relationships/image" Target="media/image4.png"/><Relationship Id="rId11" Type="http://schemas.openxmlformats.org/officeDocument/2006/relationships/footnotes" Target="footnotes.xml"/><Relationship Id="rId32" Type="http://schemas.openxmlformats.org/officeDocument/2006/relationships/package" Target="embeddings/Microsoft_Word_Document3.docx"/><Relationship Id="rId37" Type="http://schemas.openxmlformats.org/officeDocument/2006/relationships/image" Target="media/image19.emf"/><Relationship Id="rId53" Type="http://schemas.openxmlformats.org/officeDocument/2006/relationships/image" Target="media/image27.emf"/><Relationship Id="rId58" Type="http://schemas.openxmlformats.org/officeDocument/2006/relationships/package" Target="embeddings/Microsoft_Word_Document16.docx"/><Relationship Id="rId74" Type="http://schemas.openxmlformats.org/officeDocument/2006/relationships/package" Target="embeddings/Microsoft_Word_Document24.docx"/><Relationship Id="rId79" Type="http://schemas.openxmlformats.org/officeDocument/2006/relationships/image" Target="media/image40.emf"/><Relationship Id="rId5" Type="http://schemas.openxmlformats.org/officeDocument/2006/relationships/customXml" Target="../customXml/item5.xml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4.emf"/><Relationship Id="rId30" Type="http://schemas.openxmlformats.org/officeDocument/2006/relationships/package" Target="embeddings/Microsoft_Word_Document2.docx"/><Relationship Id="rId35" Type="http://schemas.openxmlformats.org/officeDocument/2006/relationships/image" Target="media/image18.emf"/><Relationship Id="rId43" Type="http://schemas.openxmlformats.org/officeDocument/2006/relationships/image" Target="media/image22.emf"/><Relationship Id="rId48" Type="http://schemas.openxmlformats.org/officeDocument/2006/relationships/package" Target="embeddings/Microsoft_Word_Document11.docx"/><Relationship Id="rId56" Type="http://schemas.openxmlformats.org/officeDocument/2006/relationships/package" Target="embeddings/Microsoft_Word_Document15.docx"/><Relationship Id="rId64" Type="http://schemas.openxmlformats.org/officeDocument/2006/relationships/package" Target="embeddings/Microsoft_Word_Document19.docx"/><Relationship Id="rId69" Type="http://schemas.openxmlformats.org/officeDocument/2006/relationships/image" Target="media/image35.emf"/><Relationship Id="rId77" Type="http://schemas.openxmlformats.org/officeDocument/2006/relationships/image" Target="media/image39.emf"/><Relationship Id="rId8" Type="http://schemas.openxmlformats.org/officeDocument/2006/relationships/styles" Target="styles.xml"/><Relationship Id="rId51" Type="http://schemas.openxmlformats.org/officeDocument/2006/relationships/image" Target="media/image26.emf"/><Relationship Id="rId72" Type="http://schemas.openxmlformats.org/officeDocument/2006/relationships/package" Target="embeddings/Microsoft_Word_Document23.docx"/><Relationship Id="rId80" Type="http://schemas.openxmlformats.org/officeDocument/2006/relationships/package" Target="embeddings/Microsoft_Word_Document27.docx"/><Relationship Id="rId85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image" Target="media/image13.emf"/><Relationship Id="rId33" Type="http://schemas.openxmlformats.org/officeDocument/2006/relationships/image" Target="media/image17.emf"/><Relationship Id="rId38" Type="http://schemas.openxmlformats.org/officeDocument/2006/relationships/package" Target="embeddings/Microsoft_Word_Document6.docx"/><Relationship Id="rId46" Type="http://schemas.openxmlformats.org/officeDocument/2006/relationships/package" Target="embeddings/Microsoft_Word_Document10.docx"/><Relationship Id="rId59" Type="http://schemas.openxmlformats.org/officeDocument/2006/relationships/image" Target="media/image30.emf"/><Relationship Id="rId67" Type="http://schemas.openxmlformats.org/officeDocument/2006/relationships/image" Target="media/image34.emf"/><Relationship Id="rId20" Type="http://schemas.openxmlformats.org/officeDocument/2006/relationships/image" Target="media/image8.png"/><Relationship Id="rId41" Type="http://schemas.openxmlformats.org/officeDocument/2006/relationships/image" Target="media/image21.emf"/><Relationship Id="rId54" Type="http://schemas.openxmlformats.org/officeDocument/2006/relationships/package" Target="embeddings/Microsoft_Word_Document14.docx"/><Relationship Id="rId62" Type="http://schemas.openxmlformats.org/officeDocument/2006/relationships/package" Target="embeddings/Microsoft_Word_Document18.docx"/><Relationship Id="rId70" Type="http://schemas.openxmlformats.org/officeDocument/2006/relationships/package" Target="embeddings/Microsoft_Word_Document22.docx"/><Relationship Id="rId75" Type="http://schemas.openxmlformats.org/officeDocument/2006/relationships/image" Target="media/image38.emf"/><Relationship Id="rId83" Type="http://schemas.openxmlformats.org/officeDocument/2006/relationships/image" Target="media/image42.emf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package" Target="embeddings/Microsoft_Word_Document1.docx"/><Relationship Id="rId36" Type="http://schemas.openxmlformats.org/officeDocument/2006/relationships/package" Target="embeddings/Microsoft_Word_Document5.docx"/><Relationship Id="rId49" Type="http://schemas.openxmlformats.org/officeDocument/2006/relationships/image" Target="media/image25.emf"/><Relationship Id="rId57" Type="http://schemas.openxmlformats.org/officeDocument/2006/relationships/image" Target="media/image29.emf"/><Relationship Id="rId10" Type="http://schemas.openxmlformats.org/officeDocument/2006/relationships/webSettings" Target="webSettings.xml"/><Relationship Id="rId31" Type="http://schemas.openxmlformats.org/officeDocument/2006/relationships/image" Target="media/image16.emf"/><Relationship Id="rId44" Type="http://schemas.openxmlformats.org/officeDocument/2006/relationships/package" Target="embeddings/Microsoft_Word_Document9.docx"/><Relationship Id="rId52" Type="http://schemas.openxmlformats.org/officeDocument/2006/relationships/package" Target="embeddings/Microsoft_Word_Document13.docx"/><Relationship Id="rId60" Type="http://schemas.openxmlformats.org/officeDocument/2006/relationships/package" Target="embeddings/Microsoft_Word_Document17.docx"/><Relationship Id="rId65" Type="http://schemas.openxmlformats.org/officeDocument/2006/relationships/image" Target="media/image33.emf"/><Relationship Id="rId73" Type="http://schemas.openxmlformats.org/officeDocument/2006/relationships/image" Target="media/image37.emf"/><Relationship Id="rId78" Type="http://schemas.openxmlformats.org/officeDocument/2006/relationships/package" Target="embeddings/Microsoft_Word_Document26.docx"/><Relationship Id="rId81" Type="http://schemas.openxmlformats.org/officeDocument/2006/relationships/image" Target="media/image41.emf"/><Relationship Id="rId86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39" Type="http://schemas.openxmlformats.org/officeDocument/2006/relationships/image" Target="media/image20.emf"/><Relationship Id="rId34" Type="http://schemas.openxmlformats.org/officeDocument/2006/relationships/package" Target="embeddings/Microsoft_Word_Document4.docx"/><Relationship Id="rId50" Type="http://schemas.openxmlformats.org/officeDocument/2006/relationships/package" Target="embeddings/Microsoft_Word_Document12.docx"/><Relationship Id="rId55" Type="http://schemas.openxmlformats.org/officeDocument/2006/relationships/image" Target="media/image28.emf"/><Relationship Id="rId76" Type="http://schemas.openxmlformats.org/officeDocument/2006/relationships/package" Target="embeddings/Microsoft_Word_Document25.docx"/><Relationship Id="rId7" Type="http://schemas.openxmlformats.org/officeDocument/2006/relationships/numbering" Target="numbering.xml"/><Relationship Id="rId71" Type="http://schemas.openxmlformats.org/officeDocument/2006/relationships/image" Target="media/image36.emf"/><Relationship Id="rId2" Type="http://schemas.openxmlformats.org/officeDocument/2006/relationships/customXml" Target="../customXml/item2.xml"/><Relationship Id="rId29" Type="http://schemas.openxmlformats.org/officeDocument/2006/relationships/image" Target="media/image15.emf"/><Relationship Id="rId24" Type="http://schemas.openxmlformats.org/officeDocument/2006/relationships/image" Target="media/image12.png"/><Relationship Id="rId40" Type="http://schemas.openxmlformats.org/officeDocument/2006/relationships/package" Target="embeddings/Microsoft_Word_Document7.docx"/><Relationship Id="rId45" Type="http://schemas.openxmlformats.org/officeDocument/2006/relationships/image" Target="media/image23.emf"/><Relationship Id="rId66" Type="http://schemas.openxmlformats.org/officeDocument/2006/relationships/package" Target="embeddings/Microsoft_Word_Document20.docx"/><Relationship Id="rId61" Type="http://schemas.openxmlformats.org/officeDocument/2006/relationships/image" Target="media/image31.emf"/><Relationship Id="rId82" Type="http://schemas.openxmlformats.org/officeDocument/2006/relationships/package" Target="embeddings/Microsoft_Word_Document28.doc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famori\Nokia\5G%20Radio%20-%20RAN4%20107%20Incheon\!Templates\3GPP_Paper_Template_RAN4_%23107_Dimitri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haredContentType xmlns="Microsoft.SharePoint.Taxonomy.ContentTypeSync" SourceId="34c87397-5fc1-491e-85e7-d6110dbe9cbd" ContentTypeId="0x0101" PreviousValue="false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5AIRPNAIUNRU-1328258698-28610</_dlc_DocId>
    <Associated_x0020_Task xmlns="3b34c8f0-1ef5-4d1e-bb66-517ce7fe7356" xsi:nil="true"/>
    <HideFromDelve xmlns="71c5aaf6-e6ce-465b-b873-5148d2a4c105">false</HideFromDelve>
    <Information xmlns="3b34c8f0-1ef5-4d1e-bb66-517ce7fe7356" xsi:nil="true"/>
    <_dlc_DocIdUrl xmlns="71c5aaf6-e6ce-465b-b873-5148d2a4c105">
      <Url>https://nokia.sharepoint.com/sites/c5g/5gradio/_layouts/15/DocIdRedir.aspx?ID=5AIRPNAIUNRU-1328258698-28610</Url>
      <Description>5AIRPNAIUNRU-1328258698-28610</Description>
    </_dlc_DocIdUrl>
    <TaxCatchAll xmlns="71c5aaf6-e6ce-465b-b873-5148d2a4c105" xsi:nil="true"/>
    <lcf76f155ced4ddcb4097134ff3c332f xmlns="0b6aed8e-0313-4d17-80ff-d0e5da4931c5">
      <Terms xmlns="http://schemas.microsoft.com/office/infopath/2007/PartnerControls"/>
    </lcf76f155ced4ddcb4097134ff3c332f>
  </documentManagement>
</p:properti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5007003D3004E92B8EDD86D20E8CD" ma:contentTypeVersion="33" ma:contentTypeDescription="Create a new document." ma:contentTypeScope="" ma:versionID="bb31f2aeffd767ae60b1dba84ef94a6f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0b6aed8e-0313-4d17-80ff-d0e5da4931c5" targetNamespace="http://schemas.microsoft.com/office/2006/metadata/properties" ma:root="true" ma:fieldsID="054bf35a05ef194a6d33a89ec81c7f6a" ns2:_="" ns3:_="" ns4:_="">
    <xsd:import namespace="71c5aaf6-e6ce-465b-b873-5148d2a4c105"/>
    <xsd:import namespace="3b34c8f0-1ef5-4d1e-bb66-517ce7fe7356"/>
    <xsd:import namespace="0b6aed8e-0313-4d17-80ff-d0e5da4931c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3:Associated_x0020_Task" minOccurs="0"/>
                <xsd:element ref="ns4:MediaServiceMetadata" minOccurs="0"/>
                <xsd:element ref="ns4:MediaServiceFastMetadata" minOccurs="0"/>
                <xsd:element ref="ns3:SharedWithUsers" minOccurs="0"/>
                <xsd:element ref="ns3:SharedWithDetails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lcf76f155ced4ddcb4097134ff3c332f" minOccurs="0"/>
                <xsd:element ref="ns2:TaxCatchAll" minOccurs="0"/>
                <xsd:element ref="ns4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  <xsd:element name="TaxCatchAll" ma:index="26" nillable="true" ma:displayName="Taxonomy Catch All Column" ma:hidden="true" ma:list="{5e7e0358-ff3a-47d0-9dac-4f7f999c176b}" ma:internalName="TaxCatchAll" ma:showField="CatchAllData" ma:web="3b34c8f0-1ef5-4d1e-bb66-517ce7fe73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3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aed8e-0313-4d17-80ff-d0e5da493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300FD85-6032-4E0A-8B21-648D86813974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02273053-F8AC-49A6-AF4B-018A0BD9597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5722D20-8327-437F-8D12-51EE480B448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F5FCD08-F788-47C3-B92E-B52168034770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24229671-E0DA-4094-AFA7-CB40F111EDFA}">
  <ds:schemaRefs>
    <ds:schemaRef ds:uri="http://purl.org/dc/elements/1.1/"/>
    <ds:schemaRef ds:uri="71c5aaf6-e6ce-465b-b873-5148d2a4c105"/>
    <ds:schemaRef ds:uri="http://purl.org/dc/dcmitype/"/>
    <ds:schemaRef ds:uri="http://schemas.openxmlformats.org/package/2006/metadata/core-properties"/>
    <ds:schemaRef ds:uri="http://www.w3.org/XML/1998/namespace"/>
    <ds:schemaRef ds:uri="http://schemas.microsoft.com/office/2006/documentManagement/types"/>
    <ds:schemaRef ds:uri="http://purl.org/dc/terms/"/>
    <ds:schemaRef ds:uri="http://schemas.microsoft.com/office/infopath/2007/PartnerControls"/>
    <ds:schemaRef ds:uri="0b6aed8e-0313-4d17-80ff-d0e5da4931c5"/>
    <ds:schemaRef ds:uri="3b34c8f0-1ef5-4d1e-bb66-517ce7fe7356"/>
    <ds:schemaRef ds:uri="http://schemas.microsoft.com/office/2006/metadata/properties"/>
  </ds:schemaRefs>
</ds:datastoreItem>
</file>

<file path=customXml/itemProps6.xml><?xml version="1.0" encoding="utf-8"?>
<ds:datastoreItem xmlns:ds="http://schemas.openxmlformats.org/officeDocument/2006/customXml" ds:itemID="{0EB0816E-0FE0-4CF1-ADF8-75F5BBB6685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0b6aed8e-0313-4d17-80ff-d0e5da4931c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3GPP_Paper_Template_RAN4_#107_Dimitri</Template>
  <TotalTime>5</TotalTime>
  <Pages>6</Pages>
  <Words>1720</Words>
  <Characters>9804</Characters>
  <Application>Microsoft Office Word</Application>
  <DocSecurity>0</DocSecurity>
  <Lines>81</Lines>
  <Paragraphs>23</Paragraphs>
  <ScaleCrop>false</ScaleCrop>
  <Company/>
  <LinksUpToDate>false</LinksUpToDate>
  <CharactersWithSpaces>11501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>3GPP;RAN4</cp:keywords>
  <dc:description/>
  <cp:lastModifiedBy>NOKIA</cp:lastModifiedBy>
  <cp:revision>493</cp:revision>
  <dcterms:created xsi:type="dcterms:W3CDTF">2023-08-07T20:10:00Z</dcterms:created>
  <dcterms:modified xsi:type="dcterms:W3CDTF">2023-11-03T13:57:00Z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2021-09-16T07:35:33Z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683be814-a3ef-4ea6-b9b9-ccc5970dcbc1</vt:lpwstr>
  </property>
  <property fmtid="{D5CDD505-2E9C-101B-9397-08002B2CF9AE}" pid="8" name="MSIP_Label_b1aa2129-79ec-42c0-bfac-e5b7a0374572_ContentBits">
    <vt:lpwstr>0</vt:lpwstr>
  </property>
  <property fmtid="{D5CDD505-2E9C-101B-9397-08002B2CF9AE}" pid="9" name="ContentTypeId">
    <vt:lpwstr>0x01010000E5007003D3004E92B8EDD86D20E8CD</vt:lpwstr>
  </property>
  <property fmtid="{D5CDD505-2E9C-101B-9397-08002B2CF9AE}" pid="10" name="_dlc_DocIdItemGuid">
    <vt:lpwstr>f8364a3f-056e-4e0e-b4da-2396498e0e5b</vt:lpwstr>
  </property>
  <property fmtid="{D5CDD505-2E9C-101B-9397-08002B2CF9AE}" pid="11" name="MediaServiceImageTags">
    <vt:lpwstr/>
  </property>
</Properties>
</file>